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7"/>
        <w:gridCol w:w="1652"/>
        <w:gridCol w:w="2835"/>
        <w:gridCol w:w="49"/>
      </w:tblGrid>
      <w:tr w:rsidR="00180F6A" w:rsidRPr="00D15AD8" w14:paraId="2A7A517D" w14:textId="77777777" w:rsidTr="00670B39">
        <w:trPr>
          <w:gridAfter w:val="1"/>
          <w:wAfter w:w="49" w:type="dxa"/>
          <w:trHeight w:val="390"/>
        </w:trPr>
        <w:tc>
          <w:tcPr>
            <w:tcW w:w="4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AEF586" w14:textId="77777777" w:rsidR="00180F6A" w:rsidRPr="00D1654A" w:rsidRDefault="00180F6A" w:rsidP="00F35A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8080"/>
                <w:sz w:val="20"/>
                <w:szCs w:val="20"/>
                <w:lang w:eastAsia="de-DE"/>
              </w:rPr>
            </w:pPr>
            <w:bookmarkStart w:id="0" w:name="_Hlk191462822"/>
            <w:r w:rsidRPr="00D1654A">
              <w:rPr>
                <w:sz w:val="20"/>
                <w:szCs w:val="20"/>
              </w:rPr>
              <w:br w:type="page"/>
            </w:r>
            <w:r w:rsidRPr="00D1654A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Kalkulation </w:t>
            </w:r>
          </w:p>
        </w:tc>
        <w:tc>
          <w:tcPr>
            <w:tcW w:w="4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DDA2B3" w14:textId="6CA46742" w:rsidR="00180F6A" w:rsidRPr="00D1654A" w:rsidRDefault="00AB5799" w:rsidP="00951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Alle Linien</w:t>
            </w:r>
          </w:p>
        </w:tc>
      </w:tr>
      <w:tr w:rsidR="00DD30DE" w:rsidRPr="00EC75B8" w14:paraId="65935BE6" w14:textId="77777777" w:rsidTr="008728F4">
        <w:trPr>
          <w:gridAfter w:val="1"/>
          <w:wAfter w:w="49" w:type="dxa"/>
          <w:trHeight w:val="17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F583" w14:textId="4F44E353" w:rsidR="00DD30DE" w:rsidRPr="00DD30DE" w:rsidRDefault="00DD30DE" w:rsidP="00DD30D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DE"/>
              </w:rPr>
            </w:pPr>
            <w:r w:rsidRPr="00DD30DE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Beförderungstage / Jahr 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3FB5" w14:textId="20D1BE85" w:rsidR="00DD30DE" w:rsidRPr="00DD30DE" w:rsidRDefault="00DD30DE" w:rsidP="00DD30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D30DE">
              <w:rPr>
                <w:rFonts w:asciiTheme="minorHAnsi" w:hAnsiTheme="minorHAnsi" w:cs="Arial"/>
                <w:b/>
                <w:sz w:val="16"/>
                <w:szCs w:val="16"/>
              </w:rPr>
              <w:t>193 Beförderungstage/Jahr + 4 Samstage an denen die nur eine Hinfahrt erforderlich ist</w:t>
            </w:r>
          </w:p>
        </w:tc>
      </w:tr>
      <w:tr w:rsidR="00DD30DE" w:rsidRPr="00EC75B8" w14:paraId="0DE2478D" w14:textId="77777777" w:rsidTr="008728F4">
        <w:trPr>
          <w:gridAfter w:val="1"/>
          <w:wAfter w:w="49" w:type="dxa"/>
          <w:trHeight w:val="17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5A662" w14:textId="68723A78" w:rsidR="00DD30DE" w:rsidRDefault="00DD30DE" w:rsidP="00DD30D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Kilometerleistung</w:t>
            </w:r>
            <w:r w:rsidR="00AB5799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alle Linien,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einfache Strecke, 1. Haltestelle bis Endhaltestelle (ca.-Angaben)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CE320" w14:textId="323A493B" w:rsidR="00DD30DE" w:rsidRDefault="00AB5799" w:rsidP="00DD30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160,8</w:t>
            </w:r>
            <w:r w:rsidR="00DD30DE">
              <w:rPr>
                <w:b/>
                <w:sz w:val="18"/>
                <w:szCs w:val="18"/>
              </w:rPr>
              <w:t xml:space="preserve"> km</w:t>
            </w:r>
          </w:p>
        </w:tc>
      </w:tr>
      <w:tr w:rsidR="00180F6A" w:rsidRPr="00203674" w14:paraId="4AF9D13B" w14:textId="77777777" w:rsidTr="00670B39">
        <w:trPr>
          <w:gridAfter w:val="1"/>
          <w:wAfter w:w="49" w:type="dxa"/>
          <w:trHeight w:val="330"/>
        </w:trPr>
        <w:tc>
          <w:tcPr>
            <w:tcW w:w="8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7FB33AB" w14:textId="3D18D9C1" w:rsidR="00180F6A" w:rsidRPr="00EC21D4" w:rsidRDefault="00180F6A" w:rsidP="00180F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 w:rsidRPr="00180F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 Kosten (ohne Ust.)</w:t>
            </w:r>
          </w:p>
        </w:tc>
      </w:tr>
      <w:tr w:rsidR="00180F6A" w:rsidRPr="00203674" w14:paraId="35761BC3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7843C8" w14:textId="157B3C93" w:rsidR="00180F6A" w:rsidRPr="00EC21D4" w:rsidRDefault="00180F6A" w:rsidP="00D25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1 Fixe Kosten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F73C39" w14:textId="77777777" w:rsidR="00180F6A" w:rsidRPr="00EC21D4" w:rsidRDefault="00180F6A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180F6A" w:rsidRPr="00203674" w14:paraId="0197D10E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DDB6" w14:textId="1516BA4C" w:rsidR="00180F6A" w:rsidRPr="00EC21D4" w:rsidRDefault="00180F6A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1.1 </w:t>
            </w:r>
            <w:r w:rsidR="006F6D5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Fahrzeugkosten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4849" w14:textId="73BD4B73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899979742"/>
                <w:placeholder>
                  <w:docPart w:val="6EDDDF481F174A2C94A9582CE3DB8A8E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180F6A" w:rsidRPr="00203674" w14:paraId="3A28D04C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C353" w14:textId="24196F02" w:rsidR="00180F6A" w:rsidRPr="00EC21D4" w:rsidRDefault="00180F6A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 1.</w:t>
            </w:r>
            <w:r w:rsidR="006F6D5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Sonstige fixe Kosten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EC9F" w14:textId="7A9CDAB0" w:rsidR="00180F6A" w:rsidRPr="00670B39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338311649"/>
                <w:placeholder>
                  <w:docPart w:val="41CEC24FA79D4E74B0B8094254428F1D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 w:rsidRP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180F6A" w:rsidRPr="00203674" w14:paraId="6E8230FD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C907" w14:textId="508457DA" w:rsidR="00180F6A" w:rsidRPr="00EC21D4" w:rsidRDefault="00503FE4" w:rsidP="00D25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 1.</w:t>
            </w:r>
            <w:r w:rsidR="006F6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</w:t>
            </w:r>
            <w:r w:rsidR="00180F6A"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Summe fixe Kosten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5B9F" w14:textId="4536AA6A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945428577"/>
                <w:placeholder>
                  <w:docPart w:val="52EA622DA6C3441EAE00121AB55BDDAE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180F6A" w:rsidRPr="00203674" w14:paraId="047F0EFF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9E3F5E" w14:textId="5757F91B" w:rsidR="00180F6A" w:rsidRPr="00EC21D4" w:rsidRDefault="00180F6A" w:rsidP="00D25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2 Variable Kosten 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A27CB6B" w14:textId="77777777" w:rsidR="00180F6A" w:rsidRPr="00EC21D4" w:rsidRDefault="00180F6A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08438C" w:rsidRPr="008C3CD6" w14:paraId="34013C4A" w14:textId="77777777" w:rsidTr="0008438C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F3C1" w14:textId="269791F4" w:rsidR="0008438C" w:rsidRPr="00EC21D4" w:rsidRDefault="0008438C" w:rsidP="00F35AF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2.1 Kraftstoffkosten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5739" w14:textId="4A1C9025" w:rsidR="0008438C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04653189"/>
                <w:placeholder>
                  <w:docPart w:val="7F7BEB189FCF416E89D512A198D625B3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08438C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CCAF" w14:textId="57F83EA4" w:rsidR="0008438C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41954313"/>
                <w:placeholder>
                  <w:docPart w:val="99C6A27E082D4FE49F9BAD9835066DB6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08438C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% des Besetzkilometersatzes </w:t>
            </w:r>
          </w:p>
        </w:tc>
      </w:tr>
      <w:tr w:rsidR="00180F6A" w:rsidRPr="008C3CD6" w14:paraId="574E97CA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DA1E" w14:textId="0FA16027" w:rsidR="00180F6A" w:rsidRPr="00EC21D4" w:rsidRDefault="00180F6A" w:rsidP="009A770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2.</w:t>
            </w:r>
            <w:r w:rsidR="006F6D5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Sonstige variable Kosten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0D34" w14:textId="6A4008EE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46364774"/>
                <w:placeholder>
                  <w:docPart w:val="950FDB0BB1DF4D8D91643CAFDBFA706E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180F6A" w:rsidRPr="008C3CD6" w14:paraId="0B6B6232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F93F" w14:textId="3E9390E4" w:rsidR="00180F6A" w:rsidRPr="00EC21D4" w:rsidRDefault="00503FE4" w:rsidP="00F35A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 2.</w:t>
            </w:r>
            <w:r w:rsidR="006F6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</w:t>
            </w:r>
            <w:r w:rsidR="00180F6A"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Summe variable Kosten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B81F" w14:textId="5E5320B9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739754855"/>
                <w:placeholder>
                  <w:docPart w:val="ECC31ABF24CA4C9FAA7F859ACF5F6702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180F6A" w:rsidRPr="00203674" w14:paraId="1995D3AF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1A2DD2D" w14:textId="4AA22386" w:rsidR="00180F6A" w:rsidRPr="00EC21D4" w:rsidRDefault="00180F6A" w:rsidP="009A77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3 Personalkosten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EB74F0D" w14:textId="77777777" w:rsidR="00180F6A" w:rsidRPr="00EC21D4" w:rsidRDefault="00180F6A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180F6A" w:rsidRPr="00213DCF" w14:paraId="7D191BE1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A330" w14:textId="432835A5" w:rsidR="00180F6A" w:rsidRPr="00EC21D4" w:rsidRDefault="00180F6A" w:rsidP="00F35AF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3.1 Personalkosten Fahrer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F1FE" w14:textId="11C05E1B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40254597"/>
                <w:placeholder>
                  <w:docPart w:val="3FF985327F9F48DFB78E71D2D29B801E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180F6A" w:rsidRPr="00213DCF" w14:paraId="66293B88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807F" w14:textId="7F8117E5" w:rsidR="00180F6A" w:rsidRPr="00EC21D4" w:rsidRDefault="00180F6A" w:rsidP="009A770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3.2 Einsatzstunden Fahrer/Jahr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BA5E" w14:textId="0F3D12BB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670764903"/>
                <w:placeholder>
                  <w:docPart w:val="D7835E76497D4D02B72F8E30F0BEC6D3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180F6A"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h</w:t>
            </w:r>
          </w:p>
        </w:tc>
      </w:tr>
      <w:tr w:rsidR="00180F6A" w:rsidRPr="00213DCF" w14:paraId="0AE4AEE8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BB67" w14:textId="144C7494" w:rsidR="00180F6A" w:rsidRPr="00EC21D4" w:rsidRDefault="00180F6A" w:rsidP="009A770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3.3 Stundensatz (inkl. Lohngemeinkosten u. sonst. Nebenkosten)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744E" w14:textId="0DC9F2DF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897635072"/>
                <w:placeholder>
                  <w:docPart w:val="5DA2DEE5D95147588A3174C66D6982A2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180F6A" w:rsidRPr="00213DCF" w14:paraId="395B6874" w14:textId="77777777" w:rsidTr="00670B39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BBD9" w14:textId="5FC35AAB" w:rsidR="00180F6A" w:rsidRPr="00EC21D4" w:rsidRDefault="00180F6A" w:rsidP="009A770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3.4 Sonstige Personalkosten</w:t>
            </w:r>
            <w:r w:rsidR="00E4396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F7A5" w14:textId="24B41871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898819480"/>
                <w:placeholder>
                  <w:docPart w:val="62120E773412431789D6FEEA95AADFFF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08438C" w:rsidRPr="00213DCF" w14:paraId="487A5CF5" w14:textId="77777777" w:rsidTr="0008438C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EB7B" w14:textId="14078051" w:rsidR="0008438C" w:rsidRPr="004134FA" w:rsidRDefault="00503FE4" w:rsidP="009A77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A 3.5 </w:t>
            </w:r>
            <w:r w:rsidR="0008438C" w:rsidRPr="004134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Summe Personalkosten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6F38" w14:textId="2FE4986B" w:rsidR="0008438C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732106977"/>
                <w:placeholder>
                  <w:docPart w:val="C9952D6D594B4A77992CFD89337014F4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08438C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B9B3" w14:textId="27155326" w:rsidR="0008438C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84357791"/>
                <w:placeholder>
                  <w:docPart w:val="2662729F29C3418787916D50E18CB45B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08438C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% des Besetzkilometersatzes</w:t>
            </w:r>
          </w:p>
        </w:tc>
      </w:tr>
      <w:tr w:rsidR="00503FE4" w:rsidRPr="00213DCF" w14:paraId="717D6489" w14:textId="77777777" w:rsidTr="0008438C">
        <w:trPr>
          <w:gridAfter w:val="1"/>
          <w:wAfter w:w="49" w:type="dxa"/>
          <w:trHeight w:val="330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C62A" w14:textId="3FCE8007" w:rsidR="00503FE4" w:rsidRDefault="00503FE4" w:rsidP="0050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A 3-6 davon: Summe Personalkosten von Mitarbeitenden, die auf Mindestlohnbasis vergütet werden </w:t>
            </w:r>
            <w:r w:rsidR="008C260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/ Summe Personalkosten von Mitarbeitenden, die nach dem </w:t>
            </w:r>
            <w:r w:rsidR="00A8595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T</w:t>
            </w:r>
            <w:r w:rsidR="008C260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arifvertrag vergütet werden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D131" w14:textId="44E02BFA" w:rsidR="00503FE4" w:rsidRDefault="00000000" w:rsidP="008C260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34500537"/>
                <w:placeholder>
                  <w:docPart w:val="042C8FB4C20E4AFDBBB048365C98C1CD"/>
                </w:placeholder>
              </w:sdtPr>
              <w:sdtContent>
                <w:r w:rsidR="00503FE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503FE4" w:rsidRPr="000D4768">
              <w:t xml:space="preserve"> </w:t>
            </w:r>
            <w:r w:rsidR="00503FE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  <w:r w:rsidR="008C260C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(ML)</w:t>
            </w:r>
          </w:p>
          <w:p w14:paraId="77DA56AF" w14:textId="77777777" w:rsidR="008C260C" w:rsidRDefault="008C260C" w:rsidP="008C260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  <w:p w14:paraId="1962D827" w14:textId="77777777" w:rsidR="008C260C" w:rsidRDefault="008C260C" w:rsidP="008C260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  <w:p w14:paraId="037405C2" w14:textId="61169387" w:rsidR="008C260C" w:rsidRDefault="00000000" w:rsidP="008C260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599219033"/>
                <w:placeholder>
                  <w:docPart w:val="B78D9D71721142409B1B903150155BA5"/>
                </w:placeholder>
              </w:sdtPr>
              <w:sdtContent>
                <w:r w:rsidR="008C260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8C260C" w:rsidRPr="000D4768">
              <w:t xml:space="preserve"> </w:t>
            </w:r>
            <w:r w:rsidR="008C260C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 (LBO)</w:t>
            </w:r>
          </w:p>
          <w:p w14:paraId="0BA91E0A" w14:textId="75179770" w:rsidR="008C260C" w:rsidRDefault="008C260C" w:rsidP="008C260C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4C78" w14:textId="77777777" w:rsidR="00503FE4" w:rsidRDefault="00000000" w:rsidP="008C260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075814488"/>
                <w:placeholder>
                  <w:docPart w:val="FE15A276686E47569F4FF8D4C36D4B5E"/>
                </w:placeholder>
              </w:sdtPr>
              <w:sdtContent>
                <w:r w:rsidR="00503FE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503FE4" w:rsidRPr="000D4768">
              <w:t xml:space="preserve"> </w:t>
            </w:r>
            <w:r w:rsidR="00503FE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% des Besetzkilometersatzes</w:t>
            </w:r>
          </w:p>
          <w:p w14:paraId="49A3860E" w14:textId="77777777" w:rsidR="008C260C" w:rsidRDefault="008C260C" w:rsidP="008C260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  <w:p w14:paraId="71F224DF" w14:textId="2A215447" w:rsidR="008C260C" w:rsidRDefault="00000000" w:rsidP="008C260C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119182275"/>
                <w:placeholder>
                  <w:docPart w:val="0BECCAE6639B42ACADA2AB8D492A5F5E"/>
                </w:placeholder>
              </w:sdtPr>
              <w:sdtContent>
                <w:r w:rsidR="008C260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8C260C" w:rsidRPr="000D4768">
              <w:t xml:space="preserve"> </w:t>
            </w:r>
            <w:r w:rsidR="008C260C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% des Besetzkilometersatzes</w:t>
            </w:r>
          </w:p>
        </w:tc>
      </w:tr>
      <w:tr w:rsidR="00503FE4" w:rsidRPr="00203674" w14:paraId="148D292B" w14:textId="77777777" w:rsidTr="00A8595A">
        <w:trPr>
          <w:gridAfter w:val="1"/>
          <w:wAfter w:w="49" w:type="dxa"/>
          <w:trHeight w:val="654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CF98C" w14:textId="56E86EF5" w:rsidR="00503FE4" w:rsidRPr="00EC21D4" w:rsidRDefault="00503FE4" w:rsidP="0050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Gesamtkosten (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1,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2,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A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3) </w:t>
            </w:r>
          </w:p>
        </w:tc>
        <w:tc>
          <w:tcPr>
            <w:tcW w:w="4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05747" w14:textId="3EE552EB" w:rsidR="00503FE4" w:rsidRPr="00EC21D4" w:rsidRDefault="00000000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31785762"/>
                <w:placeholder>
                  <w:docPart w:val="3DCB84C469A041A583BD87F56EFF225B"/>
                </w:placeholder>
              </w:sdtPr>
              <w:sdtContent>
                <w:r w:rsidR="00503FE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503FE4" w:rsidRPr="000D4768">
              <w:t xml:space="preserve"> </w:t>
            </w:r>
            <w:r w:rsidR="00503FE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503FE4" w:rsidRPr="00203674" w14:paraId="32F7BC99" w14:textId="77777777" w:rsidTr="00670B39">
        <w:trPr>
          <w:trHeight w:val="170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DC4466" w14:textId="77777777" w:rsidR="00503FE4" w:rsidRPr="00EC21D4" w:rsidRDefault="00503FE4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38D95E" w14:textId="77777777" w:rsidR="00503FE4" w:rsidRPr="00EC21D4" w:rsidRDefault="00503FE4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503FE4" w:rsidRPr="00203674" w14:paraId="5C9FB2EB" w14:textId="77777777" w:rsidTr="00670B39">
        <w:trPr>
          <w:trHeight w:val="170"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C1ACC3" w14:textId="77777777" w:rsidR="00503FE4" w:rsidRPr="00EC21D4" w:rsidRDefault="00503FE4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0DA5D5" w14:textId="77777777" w:rsidR="00503FE4" w:rsidRPr="00EC21D4" w:rsidRDefault="00503FE4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503FE4" w:rsidRPr="00203674" w14:paraId="231E86CC" w14:textId="77777777" w:rsidTr="00670B39">
        <w:trPr>
          <w:trHeight w:val="170"/>
        </w:trPr>
        <w:tc>
          <w:tcPr>
            <w:tcW w:w="4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34D4B764" w14:textId="77777777" w:rsidR="00503FE4" w:rsidRDefault="00503FE4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F8C4421" w14:textId="77777777" w:rsidR="00503FE4" w:rsidRDefault="00503FE4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</w:pPr>
          </w:p>
        </w:tc>
      </w:tr>
      <w:tr w:rsidR="00503FE4" w:rsidRPr="00203674" w14:paraId="3E97342B" w14:textId="77777777" w:rsidTr="00C72EDC">
        <w:trPr>
          <w:trHeight w:val="375"/>
        </w:trPr>
        <w:tc>
          <w:tcPr>
            <w:tcW w:w="885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6E3BC" w:themeFill="accent3" w:themeFillTint="66"/>
            <w:vAlign w:val="center"/>
          </w:tcPr>
          <w:p w14:paraId="58187D99" w14:textId="7D66909C" w:rsidR="00503FE4" w:rsidRDefault="00DD30DE" w:rsidP="0050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</w:t>
            </w:r>
            <w:r w:rsidR="00503FE4" w:rsidRPr="00670B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Angebotener Preis je Besetztkilometer</w:t>
            </w:r>
          </w:p>
        </w:tc>
      </w:tr>
      <w:tr w:rsidR="00503FE4" w:rsidRPr="0031615A" w14:paraId="62180A83" w14:textId="77777777" w:rsidTr="00670B39">
        <w:trPr>
          <w:trHeight w:val="376"/>
        </w:trPr>
        <w:tc>
          <w:tcPr>
            <w:tcW w:w="4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B92A71" w14:textId="5C93FA75" w:rsidR="00503FE4" w:rsidRPr="00AC2CA7" w:rsidRDefault="00DD30DE" w:rsidP="0050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</w:t>
            </w:r>
            <w:r w:rsidR="00503FE4" w:rsidRPr="00AC2C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="00503F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1</w:t>
            </w:r>
            <w:r w:rsidR="00503FE4" w:rsidRPr="00AC2C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="00503F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Besetztkilometersatz (ohne USt.)</w:t>
            </w:r>
          </w:p>
        </w:tc>
        <w:tc>
          <w:tcPr>
            <w:tcW w:w="453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137D9" w14:textId="003C5CFB" w:rsidR="00503FE4" w:rsidRPr="00AC2CA7" w:rsidRDefault="00000000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005043242"/>
                <w:placeholder>
                  <w:docPart w:val="C63833625DD942A6BCDC19CE054BA79C"/>
                </w:placeholder>
              </w:sdtPr>
              <w:sdtContent>
                <w:r w:rsidR="00503FE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503FE4" w:rsidRPr="000D4768">
              <w:t xml:space="preserve"> </w:t>
            </w:r>
            <w:r w:rsidR="00503F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EUR</w:t>
            </w:r>
            <w:r w:rsidR="00503FE4" w:rsidRPr="00AC2C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/km</w:t>
            </w:r>
          </w:p>
        </w:tc>
      </w:tr>
      <w:tr w:rsidR="00503FE4" w:rsidRPr="0031615A" w14:paraId="2B25B107" w14:textId="77777777" w:rsidTr="00670B39">
        <w:trPr>
          <w:trHeight w:val="376"/>
        </w:trPr>
        <w:tc>
          <w:tcPr>
            <w:tcW w:w="4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87E9EA" w14:textId="7102FC83" w:rsidR="00503FE4" w:rsidRDefault="00DD30DE" w:rsidP="0050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</w:t>
            </w:r>
            <w:r w:rsidR="00503F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2 Besetztkilometersatz (inkl. USt.)</w:t>
            </w:r>
          </w:p>
        </w:tc>
        <w:tc>
          <w:tcPr>
            <w:tcW w:w="453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6AF9BA" w14:textId="6E1A162F" w:rsidR="00503FE4" w:rsidRPr="00AC2CA7" w:rsidRDefault="00000000" w:rsidP="0050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28305102"/>
                <w:placeholder>
                  <w:docPart w:val="3EC2AC4F36C14B9AB92361CA30E5E961"/>
                </w:placeholder>
              </w:sdtPr>
              <w:sdtContent>
                <w:r w:rsidR="00503FE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503FE4" w:rsidRPr="000D4768">
              <w:t xml:space="preserve"> </w:t>
            </w:r>
            <w:r w:rsidR="00503F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EUR/km</w:t>
            </w:r>
          </w:p>
        </w:tc>
      </w:tr>
      <w:tr w:rsidR="006F6D53" w:rsidRPr="0031615A" w14:paraId="48FF78AE" w14:textId="77777777" w:rsidTr="00670B39">
        <w:trPr>
          <w:trHeight w:val="376"/>
        </w:trPr>
        <w:tc>
          <w:tcPr>
            <w:tcW w:w="4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C1A4F2" w14:textId="6BD4E073" w:rsidR="006F6D53" w:rsidRDefault="00DD30DE" w:rsidP="0050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</w:t>
            </w:r>
            <w:r w:rsidR="006F6D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3 Tagespauschale</w:t>
            </w:r>
            <w:r w:rsidR="001A406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für alle täglichen Fahrten</w:t>
            </w:r>
            <w:r w:rsidR="006F6D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(inkl. USt.)</w:t>
            </w:r>
            <w:r w:rsidR="00AB57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für alle Linien</w:t>
            </w:r>
          </w:p>
        </w:tc>
        <w:tc>
          <w:tcPr>
            <w:tcW w:w="453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1BC3F" w14:textId="152B6453" w:rsidR="006F6D53" w:rsidRDefault="00000000" w:rsidP="00503FE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132988368"/>
                <w:placeholder>
                  <w:docPart w:val="951D309D7BEA464DA2AE034028296F47"/>
                </w:placeholder>
              </w:sdtPr>
              <w:sdtContent>
                <w:r w:rsidR="006F6D53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F6D53" w:rsidRPr="000D4768">
              <w:t xml:space="preserve"> </w:t>
            </w:r>
            <w:r w:rsidR="006F6D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EUR</w:t>
            </w:r>
          </w:p>
        </w:tc>
      </w:tr>
      <w:bookmarkEnd w:id="0"/>
    </w:tbl>
    <w:p w14:paraId="2CAA4941" w14:textId="1651CAD9" w:rsidR="0008438C" w:rsidRDefault="0008438C">
      <w:pPr>
        <w:spacing w:after="0" w:line="240" w:lineRule="auto"/>
      </w:pPr>
    </w:p>
    <w:p w14:paraId="532EF7D5" w14:textId="77777777" w:rsidR="00AB5799" w:rsidRDefault="00AB5799">
      <w:pPr>
        <w:spacing w:after="0" w:line="240" w:lineRule="auto"/>
      </w:pPr>
    </w:p>
    <w:sectPr w:rsidR="00AB5799" w:rsidSect="00D25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1418" w:bottom="567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4B176" w14:textId="77777777" w:rsidR="005156CE" w:rsidRDefault="005156CE">
      <w:r>
        <w:separator/>
      </w:r>
    </w:p>
  </w:endnote>
  <w:endnote w:type="continuationSeparator" w:id="0">
    <w:p w14:paraId="015945F5" w14:textId="77777777" w:rsidR="005156CE" w:rsidRDefault="0051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4DE9" w14:textId="77777777" w:rsidR="00AB5799" w:rsidRDefault="00AB579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11D9" w14:textId="77777777" w:rsidR="00AB5799" w:rsidRDefault="00AB57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2DDC" w14:textId="77777777" w:rsidR="00AB5799" w:rsidRDefault="00AB57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CD2B7" w14:textId="77777777" w:rsidR="005156CE" w:rsidRDefault="005156CE">
      <w:r>
        <w:separator/>
      </w:r>
    </w:p>
  </w:footnote>
  <w:footnote w:type="continuationSeparator" w:id="0">
    <w:p w14:paraId="0D85C8C0" w14:textId="77777777" w:rsidR="005156CE" w:rsidRDefault="00515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F3A9" w14:textId="77777777" w:rsidR="00AB5799" w:rsidRDefault="00AB579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3"/>
      <w:gridCol w:w="4527"/>
    </w:tblGrid>
    <w:tr w:rsidR="00682DC0" w:rsidRPr="00682DC0" w14:paraId="50FE83CD" w14:textId="77777777" w:rsidTr="00851CC4">
      <w:tc>
        <w:tcPr>
          <w:tcW w:w="4605" w:type="dxa"/>
        </w:tcPr>
        <w:p w14:paraId="2996584A" w14:textId="45D522D7" w:rsidR="00682DC0" w:rsidRPr="00682DC0" w:rsidRDefault="00A8595A" w:rsidP="00682DC0">
          <w:pPr>
            <w:tabs>
              <w:tab w:val="center" w:pos="4536"/>
              <w:tab w:val="right" w:pos="9072"/>
            </w:tabs>
            <w:spacing w:after="0" w:line="312" w:lineRule="auto"/>
            <w:jc w:val="both"/>
            <w:rPr>
              <w:rFonts w:ascii="Arial" w:hAnsi="Arial" w:cs="Arial"/>
              <w:sz w:val="16"/>
              <w:szCs w:val="16"/>
            </w:rPr>
          </w:pPr>
          <w:r w:rsidRPr="00B92BEC">
            <w:rPr>
              <w:rFonts w:ascii="Arial" w:eastAsia="Lucida Sans Unicode" w:hAnsi="Arial" w:cs="Arial"/>
              <w:noProof/>
              <w:sz w:val="16"/>
              <w:szCs w:val="16"/>
            </w:rPr>
            <w:drawing>
              <wp:inline distT="0" distB="0" distL="0" distR="0" wp14:anchorId="1CA65C70" wp14:editId="3534EF5B">
                <wp:extent cx="809625" cy="535533"/>
                <wp:effectExtent l="0" t="0" r="0" b="0"/>
                <wp:docPr id="444644410" name="Grafik 444644410" descr="Ein Bild, das Text, Schrift, Grafiken, Grafikdesig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Grafiken, Grafikdesig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3800" cy="538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14:paraId="07C5D2C6" w14:textId="77777777" w:rsidR="00682DC0" w:rsidRPr="00682DC0" w:rsidRDefault="00682DC0" w:rsidP="00682DC0">
          <w:pPr>
            <w:tabs>
              <w:tab w:val="center" w:pos="4536"/>
              <w:tab w:val="right" w:pos="9072"/>
            </w:tabs>
            <w:spacing w:after="0" w:line="312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682DC0">
            <w:rPr>
              <w:rFonts w:ascii="Arial" w:hAnsi="Arial" w:cs="Arial"/>
              <w:sz w:val="16"/>
              <w:szCs w:val="16"/>
            </w:rPr>
            <w:t>Vergabeverfahren</w:t>
          </w:r>
        </w:p>
        <w:p w14:paraId="4B3398C5" w14:textId="77777777" w:rsidR="00682DC0" w:rsidRPr="00682DC0" w:rsidRDefault="00682DC0" w:rsidP="00682DC0">
          <w:pPr>
            <w:tabs>
              <w:tab w:val="center" w:pos="4536"/>
              <w:tab w:val="right" w:pos="9072"/>
            </w:tabs>
            <w:spacing w:after="0" w:line="312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682DC0">
            <w:rPr>
              <w:rFonts w:ascii="Arial" w:hAnsi="Arial" w:cs="Arial"/>
              <w:sz w:val="16"/>
              <w:szCs w:val="16"/>
            </w:rPr>
            <w:t>"Schülerbeförderung"</w:t>
          </w:r>
        </w:p>
        <w:p w14:paraId="1578A92B" w14:textId="3CDF28D2" w:rsidR="00682DC0" w:rsidRPr="00682DC0" w:rsidRDefault="00682DC0" w:rsidP="00682DC0">
          <w:pPr>
            <w:tabs>
              <w:tab w:val="center" w:pos="4536"/>
              <w:tab w:val="right" w:pos="9072"/>
            </w:tabs>
            <w:spacing w:after="0" w:line="312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682DC0">
            <w:rPr>
              <w:rFonts w:ascii="Arial" w:hAnsi="Arial" w:cs="Arial"/>
              <w:sz w:val="16"/>
              <w:szCs w:val="16"/>
            </w:rPr>
            <w:t xml:space="preserve">- </w:t>
          </w:r>
          <w:r w:rsidR="00A8595A" w:rsidRPr="00A8595A">
            <w:rPr>
              <w:rFonts w:ascii="Arial" w:hAnsi="Arial" w:cs="Arial"/>
              <w:sz w:val="16"/>
              <w:szCs w:val="16"/>
            </w:rPr>
            <w:t>Preis- und Kalkulationsblatt</w:t>
          </w:r>
          <w:r w:rsidRPr="00682DC0">
            <w:rPr>
              <w:rFonts w:ascii="Arial" w:hAnsi="Arial" w:cs="Arial"/>
              <w:sz w:val="16"/>
              <w:szCs w:val="16"/>
            </w:rPr>
            <w:t xml:space="preserve"> -</w:t>
          </w:r>
        </w:p>
      </w:tc>
    </w:tr>
  </w:tbl>
  <w:p w14:paraId="08FA460D" w14:textId="77777777" w:rsidR="0008438C" w:rsidRDefault="000843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1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3"/>
      <w:gridCol w:w="4527"/>
    </w:tblGrid>
    <w:tr w:rsidR="00682DC0" w:rsidRPr="00682DC0" w14:paraId="61557E16" w14:textId="77777777" w:rsidTr="00851CC4">
      <w:tc>
        <w:tcPr>
          <w:tcW w:w="4605" w:type="dxa"/>
        </w:tcPr>
        <w:p w14:paraId="2CDCF9A5" w14:textId="449B326F" w:rsidR="00682DC0" w:rsidRPr="00682DC0" w:rsidRDefault="00DD30DE" w:rsidP="00682DC0">
          <w:pPr>
            <w:tabs>
              <w:tab w:val="center" w:pos="4536"/>
              <w:tab w:val="right" w:pos="9072"/>
            </w:tabs>
            <w:spacing w:after="0" w:line="312" w:lineRule="auto"/>
            <w:jc w:val="both"/>
            <w:rPr>
              <w:rFonts w:ascii="Arial" w:hAnsi="Arial" w:cs="Arial"/>
              <w:sz w:val="16"/>
              <w:szCs w:val="16"/>
            </w:rPr>
          </w:pPr>
          <w:r w:rsidRPr="00B92BEC">
            <w:rPr>
              <w:rFonts w:ascii="Arial" w:eastAsia="Lucida Sans Unicode" w:hAnsi="Arial" w:cs="Arial"/>
              <w:noProof/>
              <w:sz w:val="16"/>
              <w:szCs w:val="16"/>
            </w:rPr>
            <w:drawing>
              <wp:inline distT="0" distB="0" distL="0" distR="0" wp14:anchorId="10EA9874" wp14:editId="12E76299">
                <wp:extent cx="809625" cy="535533"/>
                <wp:effectExtent l="0" t="0" r="0" b="0"/>
                <wp:docPr id="1420988231" name="Grafik 1420988231" descr="Ein Bild, das Text, Schrift, Grafiken, Grafikdesig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Grafiken, Grafikdesig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3800" cy="538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14:paraId="3461E7BD" w14:textId="77777777" w:rsidR="00682DC0" w:rsidRPr="00682DC0" w:rsidRDefault="00682DC0" w:rsidP="00682DC0">
          <w:pPr>
            <w:tabs>
              <w:tab w:val="center" w:pos="4536"/>
              <w:tab w:val="right" w:pos="9072"/>
            </w:tabs>
            <w:spacing w:after="0" w:line="312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682DC0">
            <w:rPr>
              <w:rFonts w:ascii="Arial" w:hAnsi="Arial" w:cs="Arial"/>
              <w:sz w:val="16"/>
              <w:szCs w:val="16"/>
            </w:rPr>
            <w:t>Vergabeverfahren</w:t>
          </w:r>
        </w:p>
        <w:p w14:paraId="2B040B5D" w14:textId="77777777" w:rsidR="00682DC0" w:rsidRPr="00682DC0" w:rsidRDefault="00682DC0" w:rsidP="00682DC0">
          <w:pPr>
            <w:tabs>
              <w:tab w:val="center" w:pos="4536"/>
              <w:tab w:val="right" w:pos="9072"/>
            </w:tabs>
            <w:spacing w:after="0" w:line="312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682DC0">
            <w:rPr>
              <w:rFonts w:ascii="Arial" w:hAnsi="Arial" w:cs="Arial"/>
              <w:sz w:val="16"/>
              <w:szCs w:val="16"/>
            </w:rPr>
            <w:t>"Schülerbeförderung"</w:t>
          </w:r>
        </w:p>
        <w:p w14:paraId="5534B01F" w14:textId="18363F10" w:rsidR="00682DC0" w:rsidRPr="00682DC0" w:rsidRDefault="00682DC0" w:rsidP="00682DC0">
          <w:pPr>
            <w:tabs>
              <w:tab w:val="center" w:pos="4536"/>
              <w:tab w:val="right" w:pos="9072"/>
            </w:tabs>
            <w:spacing w:after="0" w:line="312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682DC0">
            <w:rPr>
              <w:rFonts w:ascii="Arial" w:hAnsi="Arial" w:cs="Arial"/>
              <w:sz w:val="16"/>
              <w:szCs w:val="16"/>
            </w:rPr>
            <w:t xml:space="preserve">- </w:t>
          </w:r>
          <w:r w:rsidR="00DD30DE" w:rsidRPr="00DD30DE">
            <w:rPr>
              <w:rFonts w:ascii="Arial" w:hAnsi="Arial" w:cs="Arial"/>
              <w:sz w:val="16"/>
              <w:szCs w:val="16"/>
            </w:rPr>
            <w:t>Preis- und Kalkulationsblatt -</w:t>
          </w:r>
          <w:r w:rsidRPr="00682DC0">
            <w:rPr>
              <w:rFonts w:ascii="Arial" w:hAnsi="Arial" w:cs="Arial"/>
              <w:sz w:val="16"/>
              <w:szCs w:val="16"/>
            </w:rPr>
            <w:t xml:space="preserve"> -</w:t>
          </w:r>
        </w:p>
      </w:tc>
    </w:tr>
  </w:tbl>
  <w:p w14:paraId="30D50345" w14:textId="6ADDDF37" w:rsidR="008A661A" w:rsidRDefault="008A66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B18E09E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FBAEB5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729CD"/>
    <w:multiLevelType w:val="multilevel"/>
    <w:tmpl w:val="122450BA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lowerLetter"/>
      <w:pStyle w:val="berschrift7"/>
      <w:lvlText w:val="%7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7">
      <w:start w:val="1"/>
      <w:numFmt w:val="lowerRoman"/>
      <w:pStyle w:val="berschrift8"/>
      <w:lvlText w:val="%8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4961"/>
        </w:tabs>
        <w:ind w:left="4961" w:hanging="709"/>
      </w:pPr>
      <w:rPr>
        <w:rFonts w:hint="default"/>
      </w:rPr>
    </w:lvl>
  </w:abstractNum>
  <w:num w:numId="1" w16cid:durableId="766198226">
    <w:abstractNumId w:val="6"/>
  </w:num>
  <w:num w:numId="2" w16cid:durableId="236520608">
    <w:abstractNumId w:val="5"/>
  </w:num>
  <w:num w:numId="3" w16cid:durableId="389033806">
    <w:abstractNumId w:val="4"/>
  </w:num>
  <w:num w:numId="4" w16cid:durableId="788933469">
    <w:abstractNumId w:val="3"/>
  </w:num>
  <w:num w:numId="5" w16cid:durableId="191068611">
    <w:abstractNumId w:val="2"/>
  </w:num>
  <w:num w:numId="6" w16cid:durableId="1700204060">
    <w:abstractNumId w:val="1"/>
  </w:num>
  <w:num w:numId="7" w16cid:durableId="240869066">
    <w:abstractNumId w:val="0"/>
  </w:num>
  <w:num w:numId="8" w16cid:durableId="203518104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CwFgikAqOZEcc8LwUwGqZBTITuy6j9fTy1Jy8w/l7hFXEX1vkYqqIYK2Cm/CXdeHYkv6uOSf6SokMuIj6Nabw==" w:salt="t77RUCbKmO+BZi8Qa7h5TA=="/>
  <w:defaultTabStop w:val="709"/>
  <w:autoHyphenation/>
  <w:hyphenationZone w:val="851"/>
  <w:doNotHyphenateCaps/>
  <w:drawingGridHorizontalSpacing w:val="142"/>
  <w:drawingGridVerticalSpacing w:val="142"/>
  <w:doNotUseMarginsForDrawingGridOrigin/>
  <w:drawingGridHorizontalOrigin w:val="1474"/>
  <w:drawingGridVerticalOrigin w:val="170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Preis- und Kalkulationsblatt_Los 1_LK Erlangen-Höchstadt_Entwurf_Stand 31.03.2021"/>
    <w:docVar w:name="DocNumberVersion" w:val="15030822v1"/>
  </w:docVars>
  <w:rsids>
    <w:rsidRoot w:val="00BE47D7"/>
    <w:rsid w:val="0000237C"/>
    <w:rsid w:val="00011A9D"/>
    <w:rsid w:val="00025F0F"/>
    <w:rsid w:val="00056EBE"/>
    <w:rsid w:val="00067C31"/>
    <w:rsid w:val="0008105C"/>
    <w:rsid w:val="0008438C"/>
    <w:rsid w:val="000B296F"/>
    <w:rsid w:val="0010211D"/>
    <w:rsid w:val="00123784"/>
    <w:rsid w:val="00125F13"/>
    <w:rsid w:val="00150E9B"/>
    <w:rsid w:val="00180F6A"/>
    <w:rsid w:val="001A406F"/>
    <w:rsid w:val="001A5E51"/>
    <w:rsid w:val="001C1DC9"/>
    <w:rsid w:val="001C284D"/>
    <w:rsid w:val="001C2A67"/>
    <w:rsid w:val="00247411"/>
    <w:rsid w:val="00273897"/>
    <w:rsid w:val="002A185A"/>
    <w:rsid w:val="002A5207"/>
    <w:rsid w:val="002D0451"/>
    <w:rsid w:val="002E48D6"/>
    <w:rsid w:val="002F3190"/>
    <w:rsid w:val="002F7E7F"/>
    <w:rsid w:val="00323AAC"/>
    <w:rsid w:val="003319F6"/>
    <w:rsid w:val="00333ABE"/>
    <w:rsid w:val="003513E8"/>
    <w:rsid w:val="003B7B77"/>
    <w:rsid w:val="003C503A"/>
    <w:rsid w:val="003D56F6"/>
    <w:rsid w:val="003E6766"/>
    <w:rsid w:val="004134FA"/>
    <w:rsid w:val="004217C4"/>
    <w:rsid w:val="00423BC9"/>
    <w:rsid w:val="00470F80"/>
    <w:rsid w:val="00475AFA"/>
    <w:rsid w:val="00484F2B"/>
    <w:rsid w:val="00490BEC"/>
    <w:rsid w:val="004B1B42"/>
    <w:rsid w:val="004B7C4B"/>
    <w:rsid w:val="004B7F0D"/>
    <w:rsid w:val="004D639E"/>
    <w:rsid w:val="004F43D0"/>
    <w:rsid w:val="00503FE4"/>
    <w:rsid w:val="00505BC5"/>
    <w:rsid w:val="0050619D"/>
    <w:rsid w:val="00512D5C"/>
    <w:rsid w:val="005156CE"/>
    <w:rsid w:val="00517E4D"/>
    <w:rsid w:val="0052314E"/>
    <w:rsid w:val="0054157E"/>
    <w:rsid w:val="00583748"/>
    <w:rsid w:val="005A2629"/>
    <w:rsid w:val="005E1758"/>
    <w:rsid w:val="005E33A3"/>
    <w:rsid w:val="006169F6"/>
    <w:rsid w:val="00644397"/>
    <w:rsid w:val="00644A2C"/>
    <w:rsid w:val="00646D61"/>
    <w:rsid w:val="00646F8F"/>
    <w:rsid w:val="00657630"/>
    <w:rsid w:val="006607C9"/>
    <w:rsid w:val="00670B39"/>
    <w:rsid w:val="00681985"/>
    <w:rsid w:val="00682DC0"/>
    <w:rsid w:val="006876E1"/>
    <w:rsid w:val="006C2C5A"/>
    <w:rsid w:val="006F4BAA"/>
    <w:rsid w:val="006F6D53"/>
    <w:rsid w:val="0070574E"/>
    <w:rsid w:val="00710851"/>
    <w:rsid w:val="00730FCB"/>
    <w:rsid w:val="00735C31"/>
    <w:rsid w:val="0074769F"/>
    <w:rsid w:val="00767342"/>
    <w:rsid w:val="007B12B3"/>
    <w:rsid w:val="007B7EA6"/>
    <w:rsid w:val="007C16A3"/>
    <w:rsid w:val="007D2096"/>
    <w:rsid w:val="007E293A"/>
    <w:rsid w:val="00850602"/>
    <w:rsid w:val="00864D6F"/>
    <w:rsid w:val="00883E28"/>
    <w:rsid w:val="0088737A"/>
    <w:rsid w:val="008A661A"/>
    <w:rsid w:val="008C260C"/>
    <w:rsid w:val="008D140F"/>
    <w:rsid w:val="008D47E7"/>
    <w:rsid w:val="009200C4"/>
    <w:rsid w:val="00930C0F"/>
    <w:rsid w:val="00935AB7"/>
    <w:rsid w:val="00947599"/>
    <w:rsid w:val="00951E59"/>
    <w:rsid w:val="00954DAD"/>
    <w:rsid w:val="00976C33"/>
    <w:rsid w:val="00984A62"/>
    <w:rsid w:val="00997CB0"/>
    <w:rsid w:val="009A770A"/>
    <w:rsid w:val="009E7FA0"/>
    <w:rsid w:val="00A20475"/>
    <w:rsid w:val="00A215EB"/>
    <w:rsid w:val="00A22308"/>
    <w:rsid w:val="00A35986"/>
    <w:rsid w:val="00A70568"/>
    <w:rsid w:val="00A8595A"/>
    <w:rsid w:val="00AB5799"/>
    <w:rsid w:val="00AB7A6D"/>
    <w:rsid w:val="00AC2CA7"/>
    <w:rsid w:val="00B01DE2"/>
    <w:rsid w:val="00B04C74"/>
    <w:rsid w:val="00B56F89"/>
    <w:rsid w:val="00B6399A"/>
    <w:rsid w:val="00B94838"/>
    <w:rsid w:val="00B96566"/>
    <w:rsid w:val="00BD285F"/>
    <w:rsid w:val="00BE47D7"/>
    <w:rsid w:val="00C14D61"/>
    <w:rsid w:val="00C3575A"/>
    <w:rsid w:val="00C473AC"/>
    <w:rsid w:val="00C873AD"/>
    <w:rsid w:val="00CA2345"/>
    <w:rsid w:val="00CA4E73"/>
    <w:rsid w:val="00CA53A5"/>
    <w:rsid w:val="00D02878"/>
    <w:rsid w:val="00D1654A"/>
    <w:rsid w:val="00D25483"/>
    <w:rsid w:val="00D56CF0"/>
    <w:rsid w:val="00D673B7"/>
    <w:rsid w:val="00D85455"/>
    <w:rsid w:val="00DB637E"/>
    <w:rsid w:val="00DD30DE"/>
    <w:rsid w:val="00E04568"/>
    <w:rsid w:val="00E11195"/>
    <w:rsid w:val="00E43963"/>
    <w:rsid w:val="00E65B2C"/>
    <w:rsid w:val="00E66255"/>
    <w:rsid w:val="00E73C8D"/>
    <w:rsid w:val="00E77219"/>
    <w:rsid w:val="00EA7F37"/>
    <w:rsid w:val="00EC21D4"/>
    <w:rsid w:val="00EC52E4"/>
    <w:rsid w:val="00F07707"/>
    <w:rsid w:val="00F100EC"/>
    <w:rsid w:val="00F12344"/>
    <w:rsid w:val="00F43CAF"/>
    <w:rsid w:val="00F564F4"/>
    <w:rsid w:val="00F653C0"/>
    <w:rsid w:val="00F901A8"/>
    <w:rsid w:val="00FD39D3"/>
    <w:rsid w:val="00FE2A4F"/>
    <w:rsid w:val="00FE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8A078B"/>
  <w15:docId w15:val="{3041D6ED-0010-4B17-AF76-BAC1EEEA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47D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erschrift1">
    <w:name w:val="heading 1"/>
    <w:basedOn w:val="Standard"/>
    <w:next w:val="Standard125cm"/>
    <w:qFormat/>
    <w:rsid w:val="006C2C5A"/>
    <w:pPr>
      <w:keepNext/>
      <w:keepLines/>
      <w:numPr>
        <w:numId w:val="1"/>
      </w:numPr>
      <w:spacing w:after="240" w:line="312" w:lineRule="auto"/>
      <w:outlineLvl w:val="0"/>
    </w:pPr>
    <w:rPr>
      <w:rFonts w:ascii="Arial" w:eastAsia="Times New Roman" w:hAnsi="Arial" w:cs="Arial"/>
      <w:b/>
      <w:bCs/>
      <w:caps/>
    </w:rPr>
  </w:style>
  <w:style w:type="paragraph" w:styleId="berschrift2">
    <w:name w:val="heading 2"/>
    <w:basedOn w:val="Standard"/>
    <w:next w:val="Standard125cm"/>
    <w:qFormat/>
    <w:rsid w:val="006C2C5A"/>
    <w:pPr>
      <w:keepNext/>
      <w:keepLines/>
      <w:numPr>
        <w:ilvl w:val="1"/>
        <w:numId w:val="1"/>
      </w:numPr>
      <w:spacing w:after="240" w:line="312" w:lineRule="auto"/>
      <w:outlineLvl w:val="1"/>
    </w:pPr>
    <w:rPr>
      <w:rFonts w:ascii="Arial" w:eastAsia="Times New Roman" w:hAnsi="Arial" w:cs="Arial"/>
      <w:b/>
      <w:bCs/>
      <w:iCs/>
      <w:szCs w:val="28"/>
    </w:rPr>
  </w:style>
  <w:style w:type="paragraph" w:styleId="berschrift3">
    <w:name w:val="heading 3"/>
    <w:basedOn w:val="Standard"/>
    <w:next w:val="Standard125cm"/>
    <w:qFormat/>
    <w:rsid w:val="001C2A67"/>
    <w:pPr>
      <w:numPr>
        <w:ilvl w:val="2"/>
        <w:numId w:val="1"/>
      </w:numPr>
      <w:spacing w:after="240" w:line="312" w:lineRule="auto"/>
      <w:jc w:val="both"/>
      <w:outlineLvl w:val="2"/>
    </w:pPr>
    <w:rPr>
      <w:rFonts w:ascii="Arial" w:eastAsia="Times New Roman" w:hAnsi="Arial" w:cs="Arial"/>
      <w:bCs/>
      <w:szCs w:val="26"/>
    </w:rPr>
  </w:style>
  <w:style w:type="paragraph" w:styleId="berschrift4">
    <w:name w:val="heading 4"/>
    <w:basedOn w:val="Standard"/>
    <w:next w:val="Standard25cm"/>
    <w:qFormat/>
    <w:rsid w:val="006C2C5A"/>
    <w:pPr>
      <w:keepNext/>
      <w:keepLines/>
      <w:numPr>
        <w:ilvl w:val="3"/>
        <w:numId w:val="1"/>
      </w:numPr>
      <w:spacing w:after="240" w:line="312" w:lineRule="auto"/>
      <w:ind w:left="1418" w:hanging="709"/>
      <w:outlineLvl w:val="3"/>
    </w:pPr>
    <w:rPr>
      <w:rFonts w:ascii="Arial" w:eastAsia="Times New Roman" w:hAnsi="Arial"/>
      <w:bCs/>
      <w:szCs w:val="28"/>
    </w:rPr>
  </w:style>
  <w:style w:type="paragraph" w:styleId="berschrift5">
    <w:name w:val="heading 5"/>
    <w:basedOn w:val="Standard"/>
    <w:next w:val="Standard375cm"/>
    <w:qFormat/>
    <w:rsid w:val="006C2C5A"/>
    <w:pPr>
      <w:keepNext/>
      <w:keepLines/>
      <w:numPr>
        <w:ilvl w:val="4"/>
        <w:numId w:val="1"/>
      </w:numPr>
      <w:spacing w:after="240" w:line="312" w:lineRule="auto"/>
      <w:ind w:left="2127"/>
      <w:outlineLvl w:val="4"/>
    </w:pPr>
    <w:rPr>
      <w:rFonts w:ascii="Arial" w:eastAsia="Times New Roman" w:hAnsi="Arial"/>
      <w:bCs/>
      <w:iCs/>
      <w:szCs w:val="26"/>
    </w:rPr>
  </w:style>
  <w:style w:type="paragraph" w:styleId="berschrift6">
    <w:name w:val="heading 6"/>
    <w:basedOn w:val="Standard"/>
    <w:next w:val="Standard5cm"/>
    <w:qFormat/>
    <w:rsid w:val="006C2C5A"/>
    <w:pPr>
      <w:keepNext/>
      <w:keepLines/>
      <w:numPr>
        <w:ilvl w:val="5"/>
        <w:numId w:val="1"/>
      </w:numPr>
      <w:spacing w:after="240" w:line="312" w:lineRule="auto"/>
      <w:outlineLvl w:val="5"/>
    </w:pPr>
    <w:rPr>
      <w:rFonts w:ascii="Arial" w:eastAsia="Times New Roman" w:hAnsi="Arial"/>
      <w:bCs/>
    </w:rPr>
  </w:style>
  <w:style w:type="paragraph" w:styleId="berschrift7">
    <w:name w:val="heading 7"/>
    <w:basedOn w:val="Standard"/>
    <w:next w:val="Standard625cm"/>
    <w:qFormat/>
    <w:rsid w:val="006C2C5A"/>
    <w:pPr>
      <w:keepNext/>
      <w:keepLines/>
      <w:numPr>
        <w:ilvl w:val="6"/>
        <w:numId w:val="1"/>
      </w:numPr>
      <w:spacing w:after="240" w:line="312" w:lineRule="auto"/>
      <w:ind w:left="3544" w:hanging="709"/>
      <w:outlineLvl w:val="6"/>
    </w:pPr>
    <w:rPr>
      <w:rFonts w:ascii="Arial" w:eastAsia="Times New Roman" w:hAnsi="Arial"/>
      <w:szCs w:val="24"/>
    </w:rPr>
  </w:style>
  <w:style w:type="paragraph" w:styleId="berschrift8">
    <w:name w:val="heading 8"/>
    <w:basedOn w:val="Standard"/>
    <w:next w:val="Standard75cm"/>
    <w:qFormat/>
    <w:rsid w:val="006C2C5A"/>
    <w:pPr>
      <w:keepNext/>
      <w:keepLines/>
      <w:numPr>
        <w:ilvl w:val="7"/>
        <w:numId w:val="1"/>
      </w:numPr>
      <w:spacing w:after="240" w:line="312" w:lineRule="auto"/>
      <w:ind w:left="4253"/>
      <w:outlineLvl w:val="7"/>
    </w:pPr>
    <w:rPr>
      <w:rFonts w:ascii="Arial" w:eastAsia="Times New Roman" w:hAnsi="Arial"/>
      <w:iCs/>
      <w:szCs w:val="24"/>
    </w:rPr>
  </w:style>
  <w:style w:type="paragraph" w:styleId="berschrift9">
    <w:name w:val="heading 9"/>
    <w:basedOn w:val="Standard"/>
    <w:next w:val="Standard875cm"/>
    <w:qFormat/>
    <w:rsid w:val="006C2C5A"/>
    <w:pPr>
      <w:keepNext/>
      <w:keepLines/>
      <w:numPr>
        <w:ilvl w:val="8"/>
        <w:numId w:val="1"/>
      </w:numPr>
      <w:spacing w:after="240" w:line="312" w:lineRule="auto"/>
      <w:ind w:left="4962"/>
      <w:outlineLvl w:val="8"/>
    </w:pPr>
    <w:rPr>
      <w:rFonts w:ascii="Arial" w:eastAsia="Times New Roman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4F43D0"/>
    <w:pPr>
      <w:tabs>
        <w:tab w:val="left" w:pos="709"/>
        <w:tab w:val="right" w:leader="dot" w:pos="8949"/>
      </w:tabs>
      <w:spacing w:before="120" w:after="0" w:line="312" w:lineRule="auto"/>
      <w:ind w:left="709" w:right="454" w:hanging="709"/>
    </w:pPr>
    <w:rPr>
      <w:rFonts w:ascii="Arial" w:eastAsia="Times New Roman" w:hAnsi="Arial"/>
      <w:b/>
      <w:caps/>
      <w:szCs w:val="24"/>
    </w:rPr>
  </w:style>
  <w:style w:type="paragraph" w:styleId="Umschlagadresse">
    <w:name w:val="envelope address"/>
    <w:semiHidden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semiHidden/>
    <w:rPr>
      <w:rFonts w:ascii="Arial" w:hAnsi="Arial" w:cs="Arial"/>
      <w:sz w:val="22"/>
      <w:lang w:eastAsia="en-US"/>
    </w:rPr>
  </w:style>
  <w:style w:type="paragraph" w:styleId="Fuzeile">
    <w:name w:val="footer"/>
    <w:basedOn w:val="Standard"/>
    <w:semiHidden/>
    <w:rsid w:val="002D045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14"/>
      <w:szCs w:val="24"/>
    </w:rPr>
  </w:style>
  <w:style w:type="paragraph" w:styleId="Standardeinzug">
    <w:name w:val="Normal Indent"/>
    <w:basedOn w:val="Standard"/>
    <w:semiHidden/>
    <w:rsid w:val="00583748"/>
    <w:pPr>
      <w:spacing w:after="0" w:line="312" w:lineRule="auto"/>
      <w:ind w:left="709"/>
      <w:jc w:val="both"/>
    </w:pPr>
    <w:rPr>
      <w:rFonts w:ascii="Arial" w:eastAsia="Times New Roman" w:hAnsi="Arial"/>
      <w:szCs w:val="24"/>
    </w:rPr>
  </w:style>
  <w:style w:type="paragraph" w:styleId="Textkrper">
    <w:name w:val="Body Text"/>
    <w:basedOn w:val="Standard"/>
    <w:semiHidden/>
    <w:pPr>
      <w:spacing w:before="60" w:after="60" w:line="312" w:lineRule="auto"/>
      <w:jc w:val="both"/>
    </w:pPr>
    <w:rPr>
      <w:rFonts w:ascii="Arial" w:eastAsia="Times New Roman" w:hAnsi="Arial"/>
      <w:szCs w:val="24"/>
    </w:rPr>
  </w:style>
  <w:style w:type="paragraph" w:styleId="Textkrper-Zeileneinzug">
    <w:name w:val="Body Text Indent"/>
    <w:basedOn w:val="Standard"/>
    <w:semiHidden/>
    <w:pPr>
      <w:spacing w:before="60" w:after="60" w:line="312" w:lineRule="auto"/>
      <w:ind w:left="709" w:hanging="709"/>
      <w:jc w:val="both"/>
    </w:pPr>
    <w:rPr>
      <w:rFonts w:ascii="Arial" w:eastAsia="Times New Roman" w:hAnsi="Arial"/>
      <w:szCs w:val="24"/>
    </w:rPr>
  </w:style>
  <w:style w:type="paragraph" w:customStyle="1" w:styleId="Standard125cm">
    <w:name w:val="Standard 1.25 cm"/>
    <w:basedOn w:val="Standard"/>
    <w:rsid w:val="00997CB0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rsid w:val="003C503A"/>
    <w:pPr>
      <w:numPr>
        <w:numId w:val="8"/>
      </w:numPr>
      <w:tabs>
        <w:tab w:val="clear" w:pos="360"/>
      </w:tabs>
      <w:spacing w:after="0" w:line="312" w:lineRule="auto"/>
      <w:ind w:left="709" w:hanging="709"/>
      <w:jc w:val="both"/>
    </w:pPr>
    <w:rPr>
      <w:rFonts w:ascii="Arial" w:eastAsia="Times New Roman" w:hAnsi="Arial"/>
      <w:szCs w:val="24"/>
    </w:rPr>
  </w:style>
  <w:style w:type="paragraph" w:styleId="Aufzhlungszeichen2">
    <w:name w:val="List Bullet 2"/>
    <w:aliases w:val="(1,25 cm)"/>
    <w:basedOn w:val="Standard"/>
    <w:rsid w:val="003C503A"/>
    <w:pPr>
      <w:numPr>
        <w:numId w:val="4"/>
      </w:numPr>
      <w:tabs>
        <w:tab w:val="clear" w:pos="643"/>
      </w:tabs>
      <w:spacing w:after="0" w:line="312" w:lineRule="auto"/>
      <w:ind w:left="1418" w:hanging="709"/>
      <w:jc w:val="both"/>
    </w:pPr>
    <w:rPr>
      <w:rFonts w:ascii="Arial" w:eastAsia="Times New Roman" w:hAnsi="Arial"/>
      <w:szCs w:val="24"/>
    </w:rPr>
  </w:style>
  <w:style w:type="paragraph" w:styleId="Verzeichnis2">
    <w:name w:val="toc 2"/>
    <w:basedOn w:val="Standard"/>
    <w:next w:val="Standard"/>
    <w:semiHidden/>
    <w:rsid w:val="004F43D0"/>
    <w:pPr>
      <w:tabs>
        <w:tab w:val="left" w:pos="1418"/>
        <w:tab w:val="right" w:leader="dot" w:pos="8949"/>
      </w:tabs>
      <w:spacing w:after="0" w:line="312" w:lineRule="auto"/>
      <w:ind w:left="1418" w:right="454" w:hanging="709"/>
    </w:pPr>
    <w:rPr>
      <w:rFonts w:ascii="Arial" w:eastAsia="Times New Roman" w:hAnsi="Arial"/>
      <w:szCs w:val="24"/>
    </w:rPr>
  </w:style>
  <w:style w:type="paragraph" w:styleId="Verzeichnis3">
    <w:name w:val="toc 3"/>
    <w:basedOn w:val="Standard"/>
    <w:next w:val="Standard"/>
    <w:semiHidden/>
    <w:rsid w:val="004F43D0"/>
    <w:pPr>
      <w:tabs>
        <w:tab w:val="left" w:pos="1418"/>
        <w:tab w:val="left" w:pos="2824"/>
        <w:tab w:val="right" w:leader="dot" w:pos="8949"/>
      </w:tabs>
      <w:spacing w:after="0" w:line="312" w:lineRule="auto"/>
      <w:ind w:left="2127" w:right="454" w:hanging="709"/>
    </w:pPr>
    <w:rPr>
      <w:rFonts w:ascii="Arial" w:eastAsia="Times New Roman" w:hAnsi="Arial"/>
      <w:szCs w:val="24"/>
    </w:rPr>
  </w:style>
  <w:style w:type="paragraph" w:styleId="Verzeichnis4">
    <w:name w:val="toc 4"/>
    <w:basedOn w:val="Standard"/>
    <w:next w:val="Standard"/>
    <w:semiHidden/>
    <w:rsid w:val="004F43D0"/>
    <w:pPr>
      <w:tabs>
        <w:tab w:val="left" w:pos="709"/>
        <w:tab w:val="left" w:pos="2824"/>
        <w:tab w:val="right" w:leader="dot" w:pos="8949"/>
      </w:tabs>
      <w:spacing w:after="0" w:line="312" w:lineRule="auto"/>
      <w:ind w:left="2835" w:right="454" w:hanging="709"/>
    </w:pPr>
    <w:rPr>
      <w:rFonts w:ascii="Arial" w:eastAsia="Times New Roman" w:hAnsi="Arial"/>
      <w:szCs w:val="24"/>
    </w:rPr>
  </w:style>
  <w:style w:type="paragraph" w:styleId="Verzeichnis5">
    <w:name w:val="toc 5"/>
    <w:basedOn w:val="Standard"/>
    <w:next w:val="Standard"/>
    <w:semiHidden/>
    <w:rsid w:val="004F43D0"/>
    <w:pPr>
      <w:tabs>
        <w:tab w:val="left" w:pos="709"/>
        <w:tab w:val="left" w:pos="3544"/>
        <w:tab w:val="right" w:leader="dot" w:pos="8949"/>
      </w:tabs>
      <w:spacing w:after="0" w:line="312" w:lineRule="auto"/>
      <w:ind w:left="3544" w:right="454" w:hanging="709"/>
    </w:pPr>
    <w:rPr>
      <w:rFonts w:ascii="Arial" w:eastAsia="Times New Roman" w:hAnsi="Arial"/>
      <w:szCs w:val="24"/>
    </w:rPr>
  </w:style>
  <w:style w:type="paragraph" w:styleId="Verzeichnis6">
    <w:name w:val="toc 6"/>
    <w:basedOn w:val="Standard"/>
    <w:next w:val="Standard"/>
    <w:autoRedefine/>
    <w:semiHidden/>
    <w:rsid w:val="004F43D0"/>
    <w:pPr>
      <w:tabs>
        <w:tab w:val="left" w:pos="709"/>
        <w:tab w:val="left" w:pos="4253"/>
        <w:tab w:val="right" w:leader="dot" w:pos="8949"/>
      </w:tabs>
      <w:spacing w:after="0" w:line="312" w:lineRule="auto"/>
      <w:ind w:left="4253" w:right="454" w:hanging="709"/>
    </w:pPr>
    <w:rPr>
      <w:rFonts w:ascii="Arial" w:eastAsia="Times New Roman" w:hAnsi="Arial"/>
      <w:szCs w:val="24"/>
    </w:rPr>
  </w:style>
  <w:style w:type="paragraph" w:styleId="Verzeichnis7">
    <w:name w:val="toc 7"/>
    <w:basedOn w:val="Standard"/>
    <w:next w:val="Standard"/>
    <w:semiHidden/>
    <w:rsid w:val="004F43D0"/>
    <w:pPr>
      <w:tabs>
        <w:tab w:val="left" w:pos="709"/>
        <w:tab w:val="left" w:pos="4253"/>
        <w:tab w:val="right" w:leader="dot" w:pos="8949"/>
      </w:tabs>
      <w:spacing w:after="0" w:line="312" w:lineRule="auto"/>
      <w:ind w:left="4962" w:right="454" w:hanging="709"/>
    </w:pPr>
    <w:rPr>
      <w:rFonts w:ascii="Arial" w:eastAsia="Times New Roman" w:hAnsi="Arial"/>
      <w:szCs w:val="24"/>
    </w:rPr>
  </w:style>
  <w:style w:type="paragraph" w:styleId="Verzeichnis8">
    <w:name w:val="toc 8"/>
    <w:basedOn w:val="Standard"/>
    <w:next w:val="Standard"/>
    <w:semiHidden/>
    <w:rsid w:val="004F43D0"/>
    <w:pPr>
      <w:tabs>
        <w:tab w:val="left" w:pos="709"/>
        <w:tab w:val="left" w:pos="4962"/>
        <w:tab w:val="right" w:leader="dot" w:pos="8949"/>
      </w:tabs>
      <w:spacing w:after="0" w:line="312" w:lineRule="auto"/>
      <w:ind w:left="5670" w:right="454" w:hanging="709"/>
    </w:pPr>
    <w:rPr>
      <w:rFonts w:ascii="Arial" w:eastAsia="Times New Roman" w:hAnsi="Arial"/>
      <w:szCs w:val="24"/>
    </w:rPr>
  </w:style>
  <w:style w:type="paragraph" w:styleId="Verzeichnis9">
    <w:name w:val="toc 9"/>
    <w:basedOn w:val="Standard"/>
    <w:next w:val="Standard"/>
    <w:semiHidden/>
    <w:rsid w:val="004F43D0"/>
    <w:pPr>
      <w:tabs>
        <w:tab w:val="left" w:pos="709"/>
        <w:tab w:val="left" w:pos="4962"/>
        <w:tab w:val="right" w:leader="dot" w:pos="8949"/>
      </w:tabs>
      <w:spacing w:after="0" w:line="312" w:lineRule="auto"/>
      <w:ind w:left="6379" w:right="454" w:hanging="709"/>
    </w:pPr>
    <w:rPr>
      <w:rFonts w:ascii="Arial" w:eastAsia="Times New Roman" w:hAnsi="Arial"/>
      <w:szCs w:val="24"/>
    </w:rPr>
  </w:style>
  <w:style w:type="character" w:styleId="Hyperlink">
    <w:name w:val="Hyperlink"/>
    <w:semiHidden/>
    <w:rPr>
      <w:color w:val="0000FF"/>
      <w:u w:val="single"/>
    </w:rPr>
  </w:style>
  <w:style w:type="paragraph" w:styleId="Kopfzeile">
    <w:name w:val="header"/>
    <w:basedOn w:val="Standard"/>
    <w:semiHidden/>
    <w:rsid w:val="002D0451"/>
    <w:pPr>
      <w:tabs>
        <w:tab w:val="center" w:pos="4536"/>
        <w:tab w:val="right" w:pos="9072"/>
      </w:tabs>
      <w:spacing w:after="0" w:line="312" w:lineRule="auto"/>
      <w:jc w:val="both"/>
    </w:pPr>
    <w:rPr>
      <w:rFonts w:ascii="Arial" w:eastAsia="Times New Roman" w:hAnsi="Arial"/>
      <w:sz w:val="18"/>
      <w:szCs w:val="24"/>
    </w:rPr>
  </w:style>
  <w:style w:type="paragraph" w:customStyle="1" w:styleId="Standard25cm">
    <w:name w:val="Standard 2.5 cm"/>
    <w:basedOn w:val="Standard"/>
    <w:rsid w:val="00997CB0"/>
    <w:pPr>
      <w:spacing w:after="240"/>
      <w:ind w:left="1418"/>
    </w:pPr>
  </w:style>
  <w:style w:type="paragraph" w:customStyle="1" w:styleId="Standard375cm">
    <w:name w:val="Standard 3.75 cm"/>
    <w:basedOn w:val="Standard"/>
    <w:rsid w:val="00997CB0"/>
    <w:pPr>
      <w:spacing w:after="240"/>
      <w:ind w:left="2126"/>
    </w:pPr>
  </w:style>
  <w:style w:type="paragraph" w:customStyle="1" w:styleId="Standard5cm">
    <w:name w:val="Standard 5 cm"/>
    <w:basedOn w:val="Standard"/>
    <w:rsid w:val="00997CB0"/>
    <w:pPr>
      <w:spacing w:after="240"/>
      <w:ind w:left="2835"/>
    </w:pPr>
  </w:style>
  <w:style w:type="paragraph" w:customStyle="1" w:styleId="Standard625cm">
    <w:name w:val="Standard 6.25 cm"/>
    <w:basedOn w:val="Standard"/>
    <w:semiHidden/>
    <w:rsid w:val="00997CB0"/>
    <w:pPr>
      <w:spacing w:after="240"/>
      <w:ind w:left="3544"/>
    </w:pPr>
  </w:style>
  <w:style w:type="paragraph" w:customStyle="1" w:styleId="Standard75cm">
    <w:name w:val="Standard 7.5 cm"/>
    <w:basedOn w:val="Standard"/>
    <w:semiHidden/>
    <w:rsid w:val="00997CB0"/>
    <w:pPr>
      <w:spacing w:after="240"/>
      <w:ind w:left="4253"/>
    </w:pPr>
  </w:style>
  <w:style w:type="paragraph" w:customStyle="1" w:styleId="Standard875cm">
    <w:name w:val="Standard 8.75 cm"/>
    <w:basedOn w:val="Standard"/>
    <w:semiHidden/>
    <w:rsid w:val="00997CB0"/>
    <w:pPr>
      <w:spacing w:after="240"/>
      <w:ind w:left="4961"/>
    </w:pPr>
  </w:style>
  <w:style w:type="paragraph" w:customStyle="1" w:styleId="Beweis">
    <w:name w:val="Beweis"/>
    <w:basedOn w:val="Standard125cm"/>
    <w:next w:val="Standard125cm"/>
    <w:rsid w:val="00997CB0"/>
    <w:pPr>
      <w:numPr>
        <w:numId w:val="2"/>
      </w:numPr>
      <w:spacing w:before="200" w:after="300"/>
    </w:pPr>
  </w:style>
  <w:style w:type="paragraph" w:styleId="StandardWeb">
    <w:name w:val="Normal (Web)"/>
    <w:basedOn w:val="Standard"/>
    <w:semiHidden/>
    <w:rsid w:val="00997CB0"/>
    <w:pPr>
      <w:spacing w:after="0" w:line="312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itat25">
    <w:name w:val="Zitat 2.5"/>
    <w:basedOn w:val="Standard"/>
    <w:next w:val="Standard125cm"/>
    <w:rsid w:val="00997CB0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Standard25cm"/>
    <w:next w:val="Standard125cm"/>
    <w:rsid w:val="00997CB0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Standard375cm"/>
    <w:next w:val="Standard25cm"/>
    <w:rsid w:val="00997CB0"/>
    <w:pPr>
      <w:spacing w:line="240" w:lineRule="auto"/>
      <w:ind w:left="2835"/>
    </w:pPr>
    <w:rPr>
      <w:i/>
    </w:rPr>
  </w:style>
  <w:style w:type="paragraph" w:styleId="Aufzhlungszeichen3">
    <w:name w:val="List Bullet 3"/>
    <w:aliases w:val="(2,5 cm)"/>
    <w:basedOn w:val="Standard"/>
    <w:rsid w:val="003C503A"/>
    <w:pPr>
      <w:numPr>
        <w:numId w:val="5"/>
      </w:numPr>
      <w:tabs>
        <w:tab w:val="clear" w:pos="926"/>
      </w:tabs>
      <w:spacing w:after="0" w:line="312" w:lineRule="auto"/>
      <w:ind w:left="2127" w:hanging="709"/>
      <w:jc w:val="both"/>
    </w:pPr>
    <w:rPr>
      <w:rFonts w:ascii="Arial" w:eastAsia="Times New Roman" w:hAnsi="Arial"/>
      <w:szCs w:val="24"/>
    </w:rPr>
  </w:style>
  <w:style w:type="paragraph" w:styleId="Aufzhlungszeichen4">
    <w:name w:val="List Bullet 4"/>
    <w:aliases w:val="(3,75 cm)"/>
    <w:basedOn w:val="Standard"/>
    <w:rsid w:val="003C503A"/>
    <w:pPr>
      <w:numPr>
        <w:numId w:val="6"/>
      </w:numPr>
      <w:tabs>
        <w:tab w:val="clear" w:pos="1209"/>
      </w:tabs>
      <w:spacing w:after="0" w:line="312" w:lineRule="auto"/>
      <w:ind w:left="2835" w:hanging="709"/>
      <w:jc w:val="both"/>
    </w:pPr>
    <w:rPr>
      <w:rFonts w:ascii="Arial" w:eastAsia="Times New Roman" w:hAnsi="Arial"/>
      <w:szCs w:val="24"/>
    </w:rPr>
  </w:style>
  <w:style w:type="paragraph" w:styleId="Aufzhlungszeichen5">
    <w:name w:val="List Bullet 5"/>
    <w:basedOn w:val="Standard"/>
    <w:rsid w:val="003C503A"/>
    <w:pPr>
      <w:numPr>
        <w:numId w:val="7"/>
      </w:numPr>
      <w:tabs>
        <w:tab w:val="clear" w:pos="1492"/>
      </w:tabs>
      <w:spacing w:after="0" w:line="312" w:lineRule="auto"/>
      <w:ind w:left="3544" w:hanging="709"/>
      <w:jc w:val="both"/>
    </w:pPr>
    <w:rPr>
      <w:rFonts w:ascii="Arial" w:eastAsia="Times New Roman" w:hAnsi="Arial"/>
      <w:szCs w:val="24"/>
    </w:rPr>
  </w:style>
  <w:style w:type="paragraph" w:customStyle="1" w:styleId="Standard0cm">
    <w:name w:val="Standard 0 cm"/>
    <w:aliases w:val="12pt nach"/>
    <w:basedOn w:val="Standard"/>
    <w:rsid w:val="001C2A67"/>
    <w:pPr>
      <w:spacing w:after="240"/>
    </w:pPr>
    <w:rPr>
      <w:bCs/>
    </w:rPr>
  </w:style>
  <w:style w:type="paragraph" w:styleId="Funotentext">
    <w:name w:val="footnote text"/>
    <w:basedOn w:val="Standard"/>
    <w:semiHidden/>
    <w:rsid w:val="00B94838"/>
    <w:pPr>
      <w:spacing w:after="0" w:line="312" w:lineRule="auto"/>
      <w:jc w:val="both"/>
    </w:pPr>
    <w:rPr>
      <w:rFonts w:ascii="Arial" w:eastAsia="Times New Roman" w:hAnsi="Arial"/>
      <w:sz w:val="18"/>
      <w:szCs w:val="20"/>
    </w:rPr>
  </w:style>
  <w:style w:type="paragraph" w:styleId="Endnotentext">
    <w:name w:val="endnote text"/>
    <w:basedOn w:val="Standard"/>
    <w:semiHidden/>
    <w:rsid w:val="00B94838"/>
    <w:pPr>
      <w:spacing w:after="0" w:line="312" w:lineRule="auto"/>
      <w:jc w:val="both"/>
    </w:pPr>
    <w:rPr>
      <w:rFonts w:ascii="Arial" w:eastAsia="Times New Roman" w:hAnsi="Arial"/>
      <w:sz w:val="18"/>
      <w:szCs w:val="20"/>
    </w:rPr>
  </w:style>
  <w:style w:type="table" w:styleId="Tabellenraster">
    <w:name w:val="Table Grid"/>
    <w:basedOn w:val="NormaleTabelle"/>
    <w:rsid w:val="00D67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E43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43963"/>
    <w:rPr>
      <w:rFonts w:ascii="Tahoma" w:eastAsia="Calibri" w:hAnsi="Tahoma" w:cs="Tahoma"/>
      <w:sz w:val="16"/>
      <w:szCs w:val="16"/>
      <w:lang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08438C"/>
    <w:rPr>
      <w:rFonts w:ascii="Lucida Sans Unicode" w:eastAsia="Lucida Sans Unicode" w:hAnsi="Lucida Sans Unicod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682DC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NormaleTabelle"/>
    <w:next w:val="Tabellenraster"/>
    <w:uiPriority w:val="59"/>
    <w:rsid w:val="00682DC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eys\AppData\Roaming\Microsoft\Templates\BB-Dokumentvorlagen\BB-Leeres%20Dokument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DDDF481F174A2C94A9582CE3DB8A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561AC-155B-4513-AF9B-865E3120C3AD}"/>
      </w:docPartPr>
      <w:docPartBody>
        <w:p w:rsidR="00556FCC" w:rsidRDefault="00556FCC" w:rsidP="00556FCC">
          <w:pPr>
            <w:pStyle w:val="6EDDDF481F174A2C94A9582CE3DB8A8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1CEC24FA79D4E74B0B8094254428F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8719DE-F6E5-4A5D-B98C-9D3B2CEC2FE5}"/>
      </w:docPartPr>
      <w:docPartBody>
        <w:p w:rsidR="00556FCC" w:rsidRDefault="00556FCC" w:rsidP="00556FCC">
          <w:pPr>
            <w:pStyle w:val="41CEC24FA79D4E74B0B8094254428F1D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EA622DA6C3441EAE00121AB55BDD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1E9BD3-09FA-4892-A64B-482AF9755460}"/>
      </w:docPartPr>
      <w:docPartBody>
        <w:p w:rsidR="00556FCC" w:rsidRDefault="00556FCC" w:rsidP="00556FCC">
          <w:pPr>
            <w:pStyle w:val="52EA622DA6C3441EAE00121AB55BDDA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F7BEB189FCF416E89D512A198D625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D212A1-9681-4416-8605-165A4B736D50}"/>
      </w:docPartPr>
      <w:docPartBody>
        <w:p w:rsidR="00556FCC" w:rsidRDefault="00556FCC" w:rsidP="00556FCC">
          <w:pPr>
            <w:pStyle w:val="7F7BEB189FCF416E89D512A198D625B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C6A27E082D4FE49F9BAD9835066D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BD12BA-6B89-4A67-BE69-0AC9B528AD17}"/>
      </w:docPartPr>
      <w:docPartBody>
        <w:p w:rsidR="00556FCC" w:rsidRDefault="00556FCC" w:rsidP="00556FCC">
          <w:pPr>
            <w:pStyle w:val="99C6A27E082D4FE49F9BAD9835066DB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0FDB0BB1DF4D8D91643CAFDBFA7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C08A09-8D3B-4CA5-A285-0240063AB498}"/>
      </w:docPartPr>
      <w:docPartBody>
        <w:p w:rsidR="00556FCC" w:rsidRDefault="00556FCC" w:rsidP="00556FCC">
          <w:pPr>
            <w:pStyle w:val="950FDB0BB1DF4D8D91643CAFDBFA706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CC31ABF24CA4C9FAA7F859ACF5F6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2EAC2-4C17-4C5C-818D-0D3EC5D4EDAF}"/>
      </w:docPartPr>
      <w:docPartBody>
        <w:p w:rsidR="00556FCC" w:rsidRDefault="00556FCC" w:rsidP="00556FCC">
          <w:pPr>
            <w:pStyle w:val="ECC31ABF24CA4C9FAA7F859ACF5F670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F985327F9F48DFB78E71D2D29B80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0EF385-DABF-43ED-8293-2B19783EB13B}"/>
      </w:docPartPr>
      <w:docPartBody>
        <w:p w:rsidR="00556FCC" w:rsidRDefault="00556FCC" w:rsidP="00556FCC">
          <w:pPr>
            <w:pStyle w:val="3FF985327F9F48DFB78E71D2D29B801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35E76497D4D02B72F8E30F0BEC6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80B8F3-41D4-41A5-8864-226F25B90322}"/>
      </w:docPartPr>
      <w:docPartBody>
        <w:p w:rsidR="00556FCC" w:rsidRDefault="00556FCC" w:rsidP="00556FCC">
          <w:pPr>
            <w:pStyle w:val="D7835E76497D4D02B72F8E30F0BEC6D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A2DEE5D95147588A3174C66D6982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3BAFD8-76BE-47E0-BF32-D7CEEED8EE8E}"/>
      </w:docPartPr>
      <w:docPartBody>
        <w:p w:rsidR="00556FCC" w:rsidRDefault="00556FCC" w:rsidP="00556FCC">
          <w:pPr>
            <w:pStyle w:val="5DA2DEE5D95147588A3174C66D6982A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120E773412431789D6FEEA95AADF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F1F5D-CB83-4089-B767-F0F7BCB3E2E6}"/>
      </w:docPartPr>
      <w:docPartBody>
        <w:p w:rsidR="00556FCC" w:rsidRDefault="00556FCC" w:rsidP="00556FCC">
          <w:pPr>
            <w:pStyle w:val="62120E773412431789D6FEEA95AADFF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952D6D594B4A77992CFD8933701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71AE8-8716-4F0A-837A-F45703330FB2}"/>
      </w:docPartPr>
      <w:docPartBody>
        <w:p w:rsidR="00556FCC" w:rsidRDefault="00556FCC" w:rsidP="00556FCC">
          <w:pPr>
            <w:pStyle w:val="C9952D6D594B4A77992CFD89337014F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62729F29C3418787916D50E18CB4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2E24-843D-42D5-81A5-E0BE93EE1799}"/>
      </w:docPartPr>
      <w:docPartBody>
        <w:p w:rsidR="00556FCC" w:rsidRDefault="00556FCC" w:rsidP="00556FCC">
          <w:pPr>
            <w:pStyle w:val="2662729F29C3418787916D50E18CB45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2C8FB4C20E4AFDBBB048365C98C1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B5A66B-8C76-436C-8A08-087F2DAE19F7}"/>
      </w:docPartPr>
      <w:docPartBody>
        <w:p w:rsidR="00C5214D" w:rsidRDefault="00C5214D" w:rsidP="00C5214D">
          <w:pPr>
            <w:pStyle w:val="042C8FB4C20E4AFDBBB048365C98C1CD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15A276686E47569F4FF8D4C36D4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52EE15-47F0-42C7-B639-5424F0CD12E1}"/>
      </w:docPartPr>
      <w:docPartBody>
        <w:p w:rsidR="00C5214D" w:rsidRDefault="00C5214D" w:rsidP="00C5214D">
          <w:pPr>
            <w:pStyle w:val="FE15A276686E47569F4FF8D4C36D4B5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CB84C469A041A583BD87F56EFF22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573214-51A8-4E75-9E97-21C9E93A2D35}"/>
      </w:docPartPr>
      <w:docPartBody>
        <w:p w:rsidR="00C5214D" w:rsidRDefault="00C5214D" w:rsidP="00C5214D">
          <w:pPr>
            <w:pStyle w:val="3DCB84C469A041A583BD87F56EFF225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3833625DD942A6BCDC19CE054BA7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12AB2-72D7-488E-9F7A-243423FCE28A}"/>
      </w:docPartPr>
      <w:docPartBody>
        <w:p w:rsidR="00C5214D" w:rsidRDefault="00C5214D" w:rsidP="00C5214D">
          <w:pPr>
            <w:pStyle w:val="C63833625DD942A6BCDC19CE054BA79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EC2AC4F36C14B9AB92361CA30E5E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33E51C-A9D7-4A30-91E5-F26D34461390}"/>
      </w:docPartPr>
      <w:docPartBody>
        <w:p w:rsidR="00C5214D" w:rsidRDefault="00C5214D" w:rsidP="00C5214D">
          <w:pPr>
            <w:pStyle w:val="3EC2AC4F36C14B9AB92361CA30E5E96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8D9D71721142409B1B903150155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423E73-126D-4EFF-96A6-EBA3379AC586}"/>
      </w:docPartPr>
      <w:docPartBody>
        <w:p w:rsidR="00EA6F5B" w:rsidRDefault="00EA6F5B" w:rsidP="00EA6F5B">
          <w:pPr>
            <w:pStyle w:val="B78D9D71721142409B1B903150155BA5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ECCAE6639B42ACADA2AB8D492A5F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9F73C2-763A-4BF7-8824-7B319615B0E3}"/>
      </w:docPartPr>
      <w:docPartBody>
        <w:p w:rsidR="00EA6F5B" w:rsidRDefault="00EA6F5B" w:rsidP="00EA6F5B">
          <w:pPr>
            <w:pStyle w:val="0BECCAE6639B42ACADA2AB8D492A5F5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1D309D7BEA464DA2AE034028296F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C817F5-EDB5-469D-9D6D-BB8930CD09D3}"/>
      </w:docPartPr>
      <w:docPartBody>
        <w:p w:rsidR="00721129" w:rsidRDefault="00721129" w:rsidP="00721129">
          <w:pPr>
            <w:pStyle w:val="951D309D7BEA464DA2AE034028296F4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FCC"/>
    <w:rsid w:val="000C2D5D"/>
    <w:rsid w:val="002E48D6"/>
    <w:rsid w:val="003E6766"/>
    <w:rsid w:val="004217C4"/>
    <w:rsid w:val="004B1B42"/>
    <w:rsid w:val="004B7F0D"/>
    <w:rsid w:val="00556FCC"/>
    <w:rsid w:val="00721129"/>
    <w:rsid w:val="007D2096"/>
    <w:rsid w:val="00C5214D"/>
    <w:rsid w:val="00EA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21129"/>
    <w:rPr>
      <w:color w:val="808080"/>
    </w:rPr>
  </w:style>
  <w:style w:type="paragraph" w:customStyle="1" w:styleId="6EDDDF481F174A2C94A9582CE3DB8A8E">
    <w:name w:val="6EDDDF481F174A2C94A9582CE3DB8A8E"/>
    <w:rsid w:val="00556FCC"/>
  </w:style>
  <w:style w:type="paragraph" w:customStyle="1" w:styleId="41CEC24FA79D4E74B0B8094254428F1D">
    <w:name w:val="41CEC24FA79D4E74B0B8094254428F1D"/>
    <w:rsid w:val="00556FCC"/>
  </w:style>
  <w:style w:type="paragraph" w:customStyle="1" w:styleId="52EA622DA6C3441EAE00121AB55BDDAE">
    <w:name w:val="52EA622DA6C3441EAE00121AB55BDDAE"/>
    <w:rsid w:val="00556FCC"/>
  </w:style>
  <w:style w:type="paragraph" w:customStyle="1" w:styleId="7F7BEB189FCF416E89D512A198D625B3">
    <w:name w:val="7F7BEB189FCF416E89D512A198D625B3"/>
    <w:rsid w:val="00556FCC"/>
  </w:style>
  <w:style w:type="paragraph" w:customStyle="1" w:styleId="99C6A27E082D4FE49F9BAD9835066DB6">
    <w:name w:val="99C6A27E082D4FE49F9BAD9835066DB6"/>
    <w:rsid w:val="00556FCC"/>
  </w:style>
  <w:style w:type="paragraph" w:customStyle="1" w:styleId="950FDB0BB1DF4D8D91643CAFDBFA706E">
    <w:name w:val="950FDB0BB1DF4D8D91643CAFDBFA706E"/>
    <w:rsid w:val="00556FCC"/>
  </w:style>
  <w:style w:type="paragraph" w:customStyle="1" w:styleId="ECC31ABF24CA4C9FAA7F859ACF5F6702">
    <w:name w:val="ECC31ABF24CA4C9FAA7F859ACF5F6702"/>
    <w:rsid w:val="00556FCC"/>
  </w:style>
  <w:style w:type="paragraph" w:customStyle="1" w:styleId="3FF985327F9F48DFB78E71D2D29B801E">
    <w:name w:val="3FF985327F9F48DFB78E71D2D29B801E"/>
    <w:rsid w:val="00556FCC"/>
  </w:style>
  <w:style w:type="paragraph" w:customStyle="1" w:styleId="D7835E76497D4D02B72F8E30F0BEC6D3">
    <w:name w:val="D7835E76497D4D02B72F8E30F0BEC6D3"/>
    <w:rsid w:val="00556FCC"/>
  </w:style>
  <w:style w:type="paragraph" w:customStyle="1" w:styleId="5DA2DEE5D95147588A3174C66D6982A2">
    <w:name w:val="5DA2DEE5D95147588A3174C66D6982A2"/>
    <w:rsid w:val="00556FCC"/>
  </w:style>
  <w:style w:type="paragraph" w:customStyle="1" w:styleId="62120E773412431789D6FEEA95AADFFF">
    <w:name w:val="62120E773412431789D6FEEA95AADFFF"/>
    <w:rsid w:val="00556FCC"/>
  </w:style>
  <w:style w:type="paragraph" w:customStyle="1" w:styleId="C9952D6D594B4A77992CFD89337014F4">
    <w:name w:val="C9952D6D594B4A77992CFD89337014F4"/>
    <w:rsid w:val="00556FCC"/>
  </w:style>
  <w:style w:type="paragraph" w:customStyle="1" w:styleId="2662729F29C3418787916D50E18CB45B">
    <w:name w:val="2662729F29C3418787916D50E18CB45B"/>
    <w:rsid w:val="00556FCC"/>
  </w:style>
  <w:style w:type="paragraph" w:customStyle="1" w:styleId="042C8FB4C20E4AFDBBB048365C98C1CD">
    <w:name w:val="042C8FB4C20E4AFDBBB048365C98C1CD"/>
    <w:rsid w:val="00C5214D"/>
  </w:style>
  <w:style w:type="paragraph" w:customStyle="1" w:styleId="FE15A276686E47569F4FF8D4C36D4B5E">
    <w:name w:val="FE15A276686E47569F4FF8D4C36D4B5E"/>
    <w:rsid w:val="00C5214D"/>
  </w:style>
  <w:style w:type="paragraph" w:customStyle="1" w:styleId="3DCB84C469A041A583BD87F56EFF225B">
    <w:name w:val="3DCB84C469A041A583BD87F56EFF225B"/>
    <w:rsid w:val="00C5214D"/>
  </w:style>
  <w:style w:type="paragraph" w:customStyle="1" w:styleId="C63833625DD942A6BCDC19CE054BA79C">
    <w:name w:val="C63833625DD942A6BCDC19CE054BA79C"/>
    <w:rsid w:val="00C5214D"/>
  </w:style>
  <w:style w:type="paragraph" w:customStyle="1" w:styleId="3EC2AC4F36C14B9AB92361CA30E5E961">
    <w:name w:val="3EC2AC4F36C14B9AB92361CA30E5E961"/>
    <w:rsid w:val="00C5214D"/>
  </w:style>
  <w:style w:type="paragraph" w:customStyle="1" w:styleId="B78D9D71721142409B1B903150155BA5">
    <w:name w:val="B78D9D71721142409B1B903150155BA5"/>
    <w:rsid w:val="00EA6F5B"/>
  </w:style>
  <w:style w:type="paragraph" w:customStyle="1" w:styleId="0BECCAE6639B42ACADA2AB8D492A5F5E">
    <w:name w:val="0BECCAE6639B42ACADA2AB8D492A5F5E"/>
    <w:rsid w:val="00EA6F5B"/>
  </w:style>
  <w:style w:type="paragraph" w:customStyle="1" w:styleId="951D309D7BEA464DA2AE034028296F47">
    <w:name w:val="951D309D7BEA464DA2AE034028296F47"/>
    <w:rsid w:val="00721129"/>
  </w:style>
  <w:style w:type="paragraph" w:customStyle="1" w:styleId="1C04BAD858944E4496A7251D62FE6F83">
    <w:name w:val="1C04BAD858944E4496A7251D62FE6F83"/>
    <w:rsid w:val="00721129"/>
  </w:style>
  <w:style w:type="paragraph" w:customStyle="1" w:styleId="67961CA1440D4A0694306965D542BD40">
    <w:name w:val="67961CA1440D4A0694306965D542BD40"/>
    <w:rsid w:val="00721129"/>
  </w:style>
  <w:style w:type="paragraph" w:customStyle="1" w:styleId="CAFC08F3CA8840B194FDCCC750B9A3D5">
    <w:name w:val="CAFC08F3CA8840B194FDCCC750B9A3D5"/>
    <w:rsid w:val="00721129"/>
  </w:style>
  <w:style w:type="paragraph" w:customStyle="1" w:styleId="57113073EABE413F81550825AD9C1EDC">
    <w:name w:val="57113073EABE413F81550825AD9C1EDC"/>
    <w:rsid w:val="00721129"/>
  </w:style>
  <w:style w:type="paragraph" w:customStyle="1" w:styleId="A09BFBB5BDE94B7E84480BC94242067A">
    <w:name w:val="A09BFBB5BDE94B7E84480BC94242067A"/>
    <w:rsid w:val="00721129"/>
  </w:style>
  <w:style w:type="paragraph" w:customStyle="1" w:styleId="73938AABF7CF4B41809363AC5AF205B1">
    <w:name w:val="73938AABF7CF4B41809363AC5AF205B1"/>
    <w:rsid w:val="00721129"/>
  </w:style>
  <w:style w:type="paragraph" w:customStyle="1" w:styleId="B7003C38F6A5448494A31E0F1BC2BAF3">
    <w:name w:val="B7003C38F6A5448494A31E0F1BC2BAF3"/>
    <w:rsid w:val="00721129"/>
  </w:style>
  <w:style w:type="paragraph" w:customStyle="1" w:styleId="14A8FAF4C9CB448BB48C74DE9DC41A7A">
    <w:name w:val="14A8FAF4C9CB448BB48C74DE9DC41A7A"/>
    <w:rsid w:val="00721129"/>
  </w:style>
  <w:style w:type="paragraph" w:customStyle="1" w:styleId="9DB4BDC440F64648BB0E92C69D2F2B21">
    <w:name w:val="9DB4BDC440F64648BB0E92C69D2F2B21"/>
    <w:rsid w:val="00721129"/>
  </w:style>
  <w:style w:type="paragraph" w:customStyle="1" w:styleId="FDB6F97B30864902A28D355A72EF2AA4">
    <w:name w:val="FDB6F97B30864902A28D355A72EF2AA4"/>
    <w:rsid w:val="00721129"/>
  </w:style>
  <w:style w:type="paragraph" w:customStyle="1" w:styleId="5FC7B65E1432432C87097707A724CC68">
    <w:name w:val="5FC7B65E1432432C87097707A724CC68"/>
    <w:rsid w:val="00721129"/>
  </w:style>
  <w:style w:type="paragraph" w:customStyle="1" w:styleId="6C2A6D1FDE324B008C2864462D1C38E4">
    <w:name w:val="6C2A6D1FDE324B008C2864462D1C38E4"/>
    <w:rsid w:val="00721129"/>
  </w:style>
  <w:style w:type="paragraph" w:customStyle="1" w:styleId="6FE994F0FC644639AC917CFC6A75504F">
    <w:name w:val="6FE994F0FC644639AC917CFC6A75504F"/>
    <w:rsid w:val="00721129"/>
  </w:style>
  <w:style w:type="paragraph" w:customStyle="1" w:styleId="785673D1225A46E28B3E0EBA6FA75FAC">
    <w:name w:val="785673D1225A46E28B3E0EBA6FA75FAC"/>
    <w:rsid w:val="00721129"/>
  </w:style>
  <w:style w:type="paragraph" w:customStyle="1" w:styleId="36828F3874264D6DB79C9F737FB59C3E">
    <w:name w:val="36828F3874264D6DB79C9F737FB59C3E"/>
    <w:rsid w:val="00721129"/>
  </w:style>
  <w:style w:type="paragraph" w:customStyle="1" w:styleId="61D149B8AE80440C8A68347632F7C1BC">
    <w:name w:val="61D149B8AE80440C8A68347632F7C1BC"/>
    <w:rsid w:val="00721129"/>
  </w:style>
  <w:style w:type="paragraph" w:customStyle="1" w:styleId="CC3D37EB1B5F4242BE467C70F4A88A6B">
    <w:name w:val="CC3D37EB1B5F4242BE467C70F4A88A6B"/>
    <w:rsid w:val="00721129"/>
  </w:style>
  <w:style w:type="paragraph" w:customStyle="1" w:styleId="1F3FA8C7FA494193AD66989CB6D8CB94">
    <w:name w:val="1F3FA8C7FA494193AD66989CB6D8CB94"/>
    <w:rsid w:val="00721129"/>
  </w:style>
  <w:style w:type="paragraph" w:customStyle="1" w:styleId="43F396A614154CA59EA6C9ACCDEB8096">
    <w:name w:val="43F396A614154CA59EA6C9ACCDEB8096"/>
    <w:rsid w:val="00721129"/>
  </w:style>
  <w:style w:type="paragraph" w:customStyle="1" w:styleId="55D90475E80541CCBC3829FB91E20420">
    <w:name w:val="55D90475E80541CCBC3829FB91E20420"/>
    <w:rsid w:val="00721129"/>
  </w:style>
  <w:style w:type="paragraph" w:customStyle="1" w:styleId="745861C0F07E48FF9969EC437BE4157A">
    <w:name w:val="745861C0F07E48FF9969EC437BE4157A"/>
    <w:rsid w:val="00721129"/>
  </w:style>
  <w:style w:type="paragraph" w:customStyle="1" w:styleId="89CCB3B00A0B43A18E24BDEF677C3B13">
    <w:name w:val="89CCB3B00A0B43A18E24BDEF677C3B13"/>
    <w:rsid w:val="00721129"/>
  </w:style>
  <w:style w:type="paragraph" w:customStyle="1" w:styleId="16129D24E0D04C379BF9FE1704F02D51">
    <w:name w:val="16129D24E0D04C379BF9FE1704F02D51"/>
    <w:rsid w:val="00721129"/>
  </w:style>
  <w:style w:type="paragraph" w:customStyle="1" w:styleId="FC3EE4EAC22C4558B36A2AA89627F2D3">
    <w:name w:val="FC3EE4EAC22C4558B36A2AA89627F2D3"/>
    <w:rsid w:val="00721129"/>
  </w:style>
  <w:style w:type="paragraph" w:customStyle="1" w:styleId="9740DAF3999940FD980F7DABA049ED9E">
    <w:name w:val="9740DAF3999940FD980F7DABA049ED9E"/>
    <w:rsid w:val="00721129"/>
  </w:style>
  <w:style w:type="paragraph" w:customStyle="1" w:styleId="57B3B96C9F5E4594BF839B5F567620D1">
    <w:name w:val="57B3B96C9F5E4594BF839B5F567620D1"/>
    <w:rsid w:val="00721129"/>
  </w:style>
  <w:style w:type="paragraph" w:customStyle="1" w:styleId="1878889F04694D639F69096808D06D39">
    <w:name w:val="1878889F04694D639F69096808D06D39"/>
    <w:rsid w:val="00721129"/>
  </w:style>
  <w:style w:type="paragraph" w:customStyle="1" w:styleId="5AFB395954924D3FA6855C01F6C5D74A">
    <w:name w:val="5AFB395954924D3FA6855C01F6C5D74A"/>
    <w:rsid w:val="00721129"/>
  </w:style>
  <w:style w:type="paragraph" w:customStyle="1" w:styleId="D4F74D74A4DB42B18654B1DD5C0D9BF8">
    <w:name w:val="D4F74D74A4DB42B18654B1DD5C0D9BF8"/>
    <w:rsid w:val="00721129"/>
  </w:style>
  <w:style w:type="paragraph" w:customStyle="1" w:styleId="83E66EC78D1A4048A2137D6C450D27FA">
    <w:name w:val="83E66EC78D1A4048A2137D6C450D27FA"/>
    <w:rsid w:val="00721129"/>
  </w:style>
  <w:style w:type="paragraph" w:customStyle="1" w:styleId="675FE8AC94DF4E8C818A79457FA010C1">
    <w:name w:val="675FE8AC94DF4E8C818A79457FA010C1"/>
    <w:rsid w:val="00721129"/>
  </w:style>
  <w:style w:type="paragraph" w:customStyle="1" w:styleId="E80F8B60D76C4079BBCAF3F9623A0279">
    <w:name w:val="E80F8B60D76C4079BBCAF3F9623A0279"/>
    <w:rsid w:val="00721129"/>
  </w:style>
  <w:style w:type="paragraph" w:customStyle="1" w:styleId="CC352C8BEF8A4AF78CE98BAFD824332A">
    <w:name w:val="CC352C8BEF8A4AF78CE98BAFD824332A"/>
    <w:rsid w:val="00721129"/>
  </w:style>
  <w:style w:type="paragraph" w:customStyle="1" w:styleId="F452410619654706BEAF1B207759CEF6">
    <w:name w:val="F452410619654706BEAF1B207759CEF6"/>
    <w:rsid w:val="00721129"/>
  </w:style>
  <w:style w:type="paragraph" w:customStyle="1" w:styleId="C18D7935582844DEA61FC27DD4F1015D">
    <w:name w:val="C18D7935582844DEA61FC27DD4F1015D"/>
    <w:rsid w:val="00721129"/>
  </w:style>
  <w:style w:type="paragraph" w:customStyle="1" w:styleId="D8DE78CDAE4847E38F1EE8A2194B122F">
    <w:name w:val="D8DE78CDAE4847E38F1EE8A2194B122F"/>
    <w:rsid w:val="00721129"/>
  </w:style>
  <w:style w:type="paragraph" w:customStyle="1" w:styleId="22439D4054D34847A615B777F9D66CEE">
    <w:name w:val="22439D4054D34847A615B777F9D66CEE"/>
    <w:rsid w:val="00721129"/>
  </w:style>
  <w:style w:type="paragraph" w:customStyle="1" w:styleId="B329E0FC39594C56AC6E83C35B4471A6">
    <w:name w:val="B329E0FC39594C56AC6E83C35B4471A6"/>
    <w:rsid w:val="00721129"/>
  </w:style>
  <w:style w:type="paragraph" w:customStyle="1" w:styleId="F3C61EC00B354289A1FB06316BEC2A92">
    <w:name w:val="F3C61EC00B354289A1FB06316BEC2A92"/>
    <w:rsid w:val="00721129"/>
  </w:style>
  <w:style w:type="paragraph" w:customStyle="1" w:styleId="D1381750B34C4CC9B7A313636B537D03">
    <w:name w:val="D1381750B34C4CC9B7A313636B537D03"/>
    <w:rsid w:val="00721129"/>
  </w:style>
  <w:style w:type="paragraph" w:customStyle="1" w:styleId="E69C71E8E76444518EFAA152A1081D18">
    <w:name w:val="E69C71E8E76444518EFAA152A1081D18"/>
    <w:rsid w:val="00721129"/>
  </w:style>
  <w:style w:type="paragraph" w:customStyle="1" w:styleId="5670E5A7D5874D1EA5F48C8C1856FD3F">
    <w:name w:val="5670E5A7D5874D1EA5F48C8C1856FD3F"/>
    <w:rsid w:val="00721129"/>
  </w:style>
  <w:style w:type="paragraph" w:customStyle="1" w:styleId="CEB88D724A104D39A6216BA94230FBE4">
    <w:name w:val="CEB88D724A104D39A6216BA94230FBE4"/>
    <w:rsid w:val="00721129"/>
  </w:style>
  <w:style w:type="paragraph" w:customStyle="1" w:styleId="337E5B2972C342178B73D861A3488239">
    <w:name w:val="337E5B2972C342178B73D861A3488239"/>
    <w:rsid w:val="00721129"/>
  </w:style>
  <w:style w:type="paragraph" w:customStyle="1" w:styleId="FB62D52B88684F61B50996C9D9A52EEA">
    <w:name w:val="FB62D52B88684F61B50996C9D9A52EEA"/>
    <w:rsid w:val="00721129"/>
  </w:style>
  <w:style w:type="paragraph" w:customStyle="1" w:styleId="365DCEBD06B74B15A10F1C7733713E1F">
    <w:name w:val="365DCEBD06B74B15A10F1C7733713E1F"/>
    <w:rsid w:val="00721129"/>
  </w:style>
  <w:style w:type="paragraph" w:customStyle="1" w:styleId="47E04BC911BB4EF990623D4810AD1F5B">
    <w:name w:val="47E04BC911BB4EF990623D4810AD1F5B"/>
    <w:rsid w:val="00721129"/>
  </w:style>
  <w:style w:type="paragraph" w:customStyle="1" w:styleId="A8A595890ACA42FDB921D4A7B2BD65C0">
    <w:name w:val="A8A595890ACA42FDB921D4A7B2BD65C0"/>
    <w:rsid w:val="00721129"/>
  </w:style>
  <w:style w:type="paragraph" w:customStyle="1" w:styleId="490497C977B3455796171C23627296ED">
    <w:name w:val="490497C977B3455796171C23627296ED"/>
    <w:rsid w:val="00721129"/>
  </w:style>
  <w:style w:type="paragraph" w:customStyle="1" w:styleId="2124F849B4024418BFD33C7E23FF0E6A">
    <w:name w:val="2124F849B4024418BFD33C7E23FF0E6A"/>
    <w:rsid w:val="00721129"/>
  </w:style>
  <w:style w:type="paragraph" w:customStyle="1" w:styleId="9E8B8452B70E40F3AD9E3D6C0F94FB9F">
    <w:name w:val="9E8B8452B70E40F3AD9E3D6C0F94FB9F"/>
    <w:rsid w:val="00721129"/>
  </w:style>
  <w:style w:type="paragraph" w:customStyle="1" w:styleId="D72893E82F384A9EBB6B63E432348913">
    <w:name w:val="D72893E82F384A9EBB6B63E432348913"/>
    <w:rsid w:val="00721129"/>
  </w:style>
  <w:style w:type="paragraph" w:customStyle="1" w:styleId="1E6D72AC87A84EDEAD380ED2F1A4A2AE">
    <w:name w:val="1E6D72AC87A84EDEAD380ED2F1A4A2AE"/>
    <w:rsid w:val="00721129"/>
  </w:style>
  <w:style w:type="paragraph" w:customStyle="1" w:styleId="CF6DBF13B4654045911BFE65C9EEFE42">
    <w:name w:val="CF6DBF13B4654045911BFE65C9EEFE42"/>
    <w:rsid w:val="00721129"/>
  </w:style>
  <w:style w:type="paragraph" w:customStyle="1" w:styleId="71246EE19D3246469062BB7FDC638C7A">
    <w:name w:val="71246EE19D3246469062BB7FDC638C7A"/>
    <w:rsid w:val="00721129"/>
  </w:style>
  <w:style w:type="paragraph" w:customStyle="1" w:styleId="BCD8A597673047FFA6611042D8B85EE6">
    <w:name w:val="BCD8A597673047FFA6611042D8B85EE6"/>
    <w:rsid w:val="00721129"/>
  </w:style>
  <w:style w:type="paragraph" w:customStyle="1" w:styleId="4839EE20705049669304D329CD99B30F">
    <w:name w:val="4839EE20705049669304D329CD99B30F"/>
    <w:rsid w:val="00721129"/>
  </w:style>
  <w:style w:type="paragraph" w:customStyle="1" w:styleId="42D265C7C94D46C5824E747E95304716">
    <w:name w:val="42D265C7C94D46C5824E747E95304716"/>
    <w:rsid w:val="00721129"/>
  </w:style>
  <w:style w:type="paragraph" w:customStyle="1" w:styleId="DE68F5530886403E930A420FA78C166A">
    <w:name w:val="DE68F5530886403E930A420FA78C166A"/>
    <w:rsid w:val="00721129"/>
  </w:style>
  <w:style w:type="paragraph" w:customStyle="1" w:styleId="669A5D0866D14BA6B6073833D84595A0">
    <w:name w:val="669A5D0866D14BA6B6073833D84595A0"/>
    <w:rsid w:val="00721129"/>
  </w:style>
  <w:style w:type="paragraph" w:customStyle="1" w:styleId="0282BA7020B148CA8D50517D218AA0BC">
    <w:name w:val="0282BA7020B148CA8D50517D218AA0BC"/>
    <w:rsid w:val="00721129"/>
  </w:style>
  <w:style w:type="paragraph" w:customStyle="1" w:styleId="CE48C540401040539570D10DC59FE7FE">
    <w:name w:val="CE48C540401040539570D10DC59FE7FE"/>
    <w:rsid w:val="00721129"/>
  </w:style>
  <w:style w:type="paragraph" w:customStyle="1" w:styleId="F373B0C8BED9476885E05C3E21CB1F27">
    <w:name w:val="F373B0C8BED9476885E05C3E21CB1F27"/>
    <w:rsid w:val="007211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20E54-A8EF-499D-96A8-28F304C0D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BB-Leeres Dokument.dotm</Template>
  <TotalTime>0</TotalTime>
  <Pages>1</Pages>
  <Words>183</Words>
  <Characters>1241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ADVANT Beiten</dc:creator>
  <cp:lastModifiedBy>ADVANT Beiten</cp:lastModifiedBy>
  <cp:revision>2</cp:revision>
  <cp:lastPrinted>2017-05-15T08:44:00Z</cp:lastPrinted>
  <dcterms:created xsi:type="dcterms:W3CDTF">2026-06-02T17:00:00Z</dcterms:created>
  <dcterms:modified xsi:type="dcterms:W3CDTF">2026-06-02T17:00:00Z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15030822v1</vt:lpwstr>
  </property>
</Properties>
</file>